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EBA" w:rsidRDefault="00237EBA" w:rsidP="009C1EA6">
      <w:pPr>
        <w:spacing w:line="360" w:lineRule="auto"/>
        <w:jc w:val="center"/>
        <w:rPr>
          <w:rFonts w:ascii="Tahoma" w:hAnsi="Tahoma" w:cs="Tahoma"/>
          <w:b/>
          <w:bCs/>
          <w:color w:val="548DD4"/>
          <w:sz w:val="28"/>
          <w:szCs w:val="28"/>
        </w:rPr>
      </w:pPr>
      <w:r>
        <w:rPr>
          <w:rFonts w:ascii="Tahoma" w:hAnsi="Tahoma" w:cs="Tahoma"/>
          <w:b/>
          <w:bCs/>
          <w:color w:val="548DD4"/>
          <w:sz w:val="28"/>
          <w:szCs w:val="28"/>
        </w:rPr>
        <w:t>ΡΩΜΑΝΟΥ ΜΕΛΩΔΟΥ</w:t>
      </w:r>
    </w:p>
    <w:p w:rsidR="00237EBA" w:rsidRDefault="00237EBA" w:rsidP="009C1EA6">
      <w:pPr>
        <w:spacing w:line="360" w:lineRule="auto"/>
        <w:jc w:val="center"/>
        <w:rPr>
          <w:rFonts w:ascii="Tahoma" w:hAnsi="Tahoma" w:cs="Tahoma"/>
          <w:b/>
          <w:bCs/>
          <w:color w:val="548DD4"/>
          <w:sz w:val="28"/>
          <w:szCs w:val="28"/>
        </w:rPr>
      </w:pPr>
      <w:r>
        <w:rPr>
          <w:rFonts w:ascii="Tahoma" w:hAnsi="Tahoma" w:cs="Tahoma"/>
          <w:b/>
          <w:bCs/>
          <w:color w:val="548DD4"/>
          <w:sz w:val="28"/>
          <w:szCs w:val="28"/>
        </w:rPr>
        <w:t>ΥΜΝΟΙ</w:t>
      </w:r>
    </w:p>
    <w:p w:rsidR="00237EBA" w:rsidRDefault="00237EBA" w:rsidP="009C1EA6">
      <w:pPr>
        <w:spacing w:line="360" w:lineRule="auto"/>
        <w:jc w:val="center"/>
        <w:rPr>
          <w:rFonts w:ascii="Tahoma" w:hAnsi="Tahoma" w:cs="Tahoma"/>
          <w:b/>
          <w:bCs/>
          <w:color w:val="548DD4"/>
          <w:sz w:val="28"/>
          <w:szCs w:val="28"/>
        </w:rPr>
      </w:pPr>
      <w:r>
        <w:rPr>
          <w:rFonts w:ascii="Tahoma" w:hAnsi="Tahoma" w:cs="Tahoma"/>
          <w:b/>
          <w:bCs/>
          <w:color w:val="548DD4"/>
          <w:sz w:val="28"/>
          <w:szCs w:val="28"/>
        </w:rPr>
        <w:t xml:space="preserve">ΕΙΣ ΤΟΝ ΙΩΣΗΦ </w:t>
      </w:r>
    </w:p>
    <w:p w:rsidR="00237EBA" w:rsidRDefault="00237EBA" w:rsidP="009C1EA6">
      <w:pPr>
        <w:spacing w:line="360" w:lineRule="auto"/>
        <w:jc w:val="center"/>
        <w:rPr>
          <w:rFonts w:ascii="Tahoma" w:hAnsi="Tahoma" w:cs="Tahoma"/>
          <w:b/>
          <w:bCs/>
          <w:color w:val="548DD4"/>
          <w:sz w:val="28"/>
          <w:szCs w:val="28"/>
        </w:rPr>
      </w:pPr>
    </w:p>
    <w:p w:rsidR="00237EBA" w:rsidRPr="009C1EA6" w:rsidRDefault="00237EBA" w:rsidP="0084621C">
      <w:pPr>
        <w:ind w:firstLine="720"/>
        <w:rPr>
          <w:rFonts w:ascii="Tahoma" w:hAnsi="Tahoma" w:cs="Tahoma"/>
          <w:b/>
          <w:bCs/>
          <w:color w:val="000000"/>
        </w:rPr>
      </w:pPr>
      <w:r w:rsidRPr="009C1EA6">
        <w:rPr>
          <w:rFonts w:ascii="Tahoma" w:hAnsi="Tahoma" w:cs="Tahoma"/>
          <w:b/>
          <w:bCs/>
          <w:color w:val="000000"/>
        </w:rPr>
        <w:t xml:space="preserve">Προοίμιον 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 Ιακώβ τω χιτώνι συνεκόπτετο,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οι αδελφοί ασπλαγχνίαν επεδείξαντο˙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τον Ιωσήφ γαρ δουλώσαντες τοις ανόμοις επίπρασκον˙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άλλ’ εις θεόν την εαυτού πάσαν ελπίδα θέμενος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βασιλείας δι’ αυτού στέφος εφόρεσε βοών˙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ο σωτήρ ημών».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</w:p>
    <w:p w:rsidR="00237EBA" w:rsidRPr="009C1EA6" w:rsidRDefault="00237EBA" w:rsidP="0084621C">
      <w:pPr>
        <w:ind w:firstLine="720"/>
        <w:rPr>
          <w:rFonts w:ascii="Tahoma" w:hAnsi="Tahoma" w:cs="Tahoma"/>
          <w:b/>
          <w:bCs/>
          <w:color w:val="000000"/>
        </w:rPr>
      </w:pPr>
      <w:r w:rsidRPr="009C1EA6">
        <w:rPr>
          <w:rFonts w:ascii="Tahoma" w:hAnsi="Tahoma" w:cs="Tahoma"/>
          <w:b/>
          <w:bCs/>
          <w:color w:val="000000"/>
        </w:rPr>
        <w:t>Οίκοι</w:t>
      </w:r>
    </w:p>
    <w:p w:rsidR="00237EBA" w:rsidRDefault="00237EBA" w:rsidP="0084621C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α’</w:t>
      </w:r>
      <w:r>
        <w:rPr>
          <w:rFonts w:ascii="Tahoma" w:hAnsi="Tahoma" w:cs="Tahoma"/>
          <w:color w:val="000000"/>
        </w:rPr>
        <w:tab/>
      </w:r>
      <w:r w:rsidRPr="00B85D11">
        <w:rPr>
          <w:rFonts w:ascii="Tahoma" w:hAnsi="Tahoma" w:cs="Tahoma"/>
          <w:b/>
          <w:bCs/>
          <w:color w:val="000000"/>
        </w:rPr>
        <w:t>Α</w:t>
      </w:r>
      <w:r>
        <w:rPr>
          <w:rFonts w:ascii="Tahoma" w:hAnsi="Tahoma" w:cs="Tahoma"/>
          <w:color w:val="000000"/>
        </w:rPr>
        <w:t>ντλήσωμεν, άνθρωποι, σωτήρια νάματα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καρδίας ευφραίνοντα˙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οι διψώντες σωφροσύνην πορευθώμεν εν τω λάκκω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του Ιωσήφ.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Τούτου γαρ ο πίνων ου διψήσει ουδέποτε˙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Αθάνατον ύδωρ βρύει εκεί.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Πώς δε αθάνατον εκεί ύδωρ πηγάζει,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ερείτέ μοι, πάντως  ο άνυδρος ών˙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 εν τω Ιωσήφ τύπος γενόμενος Χριστός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αυτός βρύων ποτίζει ως και την Σαμαρίτιν.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Δι’ αυτό πίστει αρυσώμεθα˙ υπάρχει γαρ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μέγας μόνος κύριος ο σωτήρ ημών.</w:t>
      </w:r>
    </w:p>
    <w:p w:rsidR="00237EBA" w:rsidRDefault="00237EBA" w:rsidP="0084621C">
      <w:pPr>
        <w:rPr>
          <w:rFonts w:ascii="Tahoma" w:hAnsi="Tahoma" w:cs="Tahoma"/>
          <w:color w:val="000000"/>
        </w:rPr>
      </w:pPr>
    </w:p>
    <w:p w:rsidR="00237EBA" w:rsidRDefault="00237EBA" w:rsidP="0084621C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β’</w:t>
      </w:r>
      <w:r>
        <w:rPr>
          <w:rFonts w:ascii="Tahoma" w:hAnsi="Tahoma" w:cs="Tahoma"/>
          <w:color w:val="000000"/>
        </w:rPr>
        <w:tab/>
      </w:r>
      <w:r w:rsidRPr="00B85D11">
        <w:rPr>
          <w:rFonts w:ascii="Tahoma" w:hAnsi="Tahoma" w:cs="Tahoma"/>
          <w:b/>
          <w:bCs/>
          <w:color w:val="000000"/>
        </w:rPr>
        <w:t>Β</w:t>
      </w:r>
      <w:r>
        <w:rPr>
          <w:rFonts w:ascii="Tahoma" w:hAnsi="Tahoma" w:cs="Tahoma"/>
          <w:color w:val="000000"/>
        </w:rPr>
        <w:t>ασιλικοί στέφανοι κοσμούσι τους σώφρονας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ονείροις προλάμποντες˙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δια τι δε δι’ ονείρων προφητεύει τας εκβάσεις αυτών,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μάθε, πιστέ˙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χρηστών πολιτείας επανάγων εις κρείττονα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θεός ζωγραφεί σοι τας αρετάς,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ώσπερ ουν και τα πονηρά στηλογραφεί σοι,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των πειρασμών εικόνας καθ’ ύπνον δηλών˙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προτρέπων, νουθετών ασφαλίζεται πάντα˙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αγρυπνών γαρ ο πλάστης σε τειχίζει υπνούντα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γνωριών ήδη σοι τα μέλλοντα˙ υπάρχει γαρ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μέγας μόνος κύριος ο σωτήρ ημών.</w:t>
      </w:r>
    </w:p>
    <w:p w:rsidR="00237EBA" w:rsidRDefault="00237EBA" w:rsidP="0084621C">
      <w:pPr>
        <w:rPr>
          <w:rFonts w:ascii="Tahoma" w:hAnsi="Tahoma" w:cs="Tahoma"/>
          <w:color w:val="000000"/>
        </w:rPr>
      </w:pPr>
    </w:p>
    <w:p w:rsidR="00237EBA" w:rsidRDefault="00237EBA" w:rsidP="0084621C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γ’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Γ</w:t>
      </w:r>
      <w:r>
        <w:rPr>
          <w:rFonts w:ascii="Tahoma" w:hAnsi="Tahoma" w:cs="Tahoma"/>
          <w:color w:val="000000"/>
        </w:rPr>
        <w:t>ραφή προϋπέστρωσε το σκάμμα του σώφρονος,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μάθωμεν σώφρονες˙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μιμησώμεθα γαρ όντως η γραφή ουκ απέθανεν,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αλλά διαμένει ζώσα αεί˙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στήλη αγνείας χαλκευθείς ο νεανίας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τους θέλοντας διδάσκει αγνείαν φιλείν. 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Σαλπίζει η γραφή τους πολέμους τους σαρκικούς,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ίνα σοι παραστήση όπλον την παρθενίαν˙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αλλά και οι ταύτην αγαπήσαντες κραυγάσωμεν˙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ο σωτήρ ημών».</w:t>
      </w:r>
    </w:p>
    <w:p w:rsidR="00237EBA" w:rsidRDefault="00237EBA" w:rsidP="0084621C">
      <w:pPr>
        <w:rPr>
          <w:rFonts w:ascii="Tahoma" w:hAnsi="Tahoma" w:cs="Tahoma"/>
          <w:color w:val="000000"/>
        </w:rPr>
      </w:pPr>
    </w:p>
    <w:p w:rsidR="00237EBA" w:rsidRDefault="00237EBA" w:rsidP="0084621C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δ’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Δ</w:t>
      </w:r>
      <w:r>
        <w:rPr>
          <w:rFonts w:ascii="Tahoma" w:hAnsi="Tahoma" w:cs="Tahoma"/>
          <w:color w:val="000000"/>
        </w:rPr>
        <w:t>ραγμάς είδεν ένδεκα δραγμή ην εδέσμησεν</w:t>
      </w:r>
    </w:p>
    <w:p w:rsidR="00237EBA" w:rsidRDefault="00237EBA" w:rsidP="0084621C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ab/>
        <w:t>αυτή προσκυνήσαντας˙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και απλάστως διηγείται τω πατρί αυτού το όναρ αυτού 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 Ιωσήφ.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και έστησαν γνώμην ως πληγέντες οι σύγγονοι 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επί τη ελπίδι του αδελφού.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ποίος δε, φίλοι, αδελφός, αν βασιλεύση,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ου σπεύδει υπέρ πάντας υψούν αδελφούς;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Άλλ’ ώτρυνεν αυτούς εν τω φθόνω ο σατανάς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χορόν συνημμένον ως τον των αποστόλων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εμβαλών ζήλον απεχώρισε κραυγάζοντα˙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ο σωτήρ ημών».</w:t>
      </w:r>
    </w:p>
    <w:p w:rsidR="00237EBA" w:rsidRDefault="00237EBA" w:rsidP="0084621C">
      <w:pPr>
        <w:rPr>
          <w:rFonts w:ascii="Tahoma" w:hAnsi="Tahoma" w:cs="Tahoma"/>
          <w:color w:val="000000"/>
        </w:rPr>
      </w:pPr>
    </w:p>
    <w:p w:rsidR="00237EBA" w:rsidRDefault="00237EBA" w:rsidP="0084621C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Ε</w:t>
      </w:r>
      <w:r>
        <w:rPr>
          <w:rFonts w:ascii="Tahoma" w:hAnsi="Tahoma" w:cs="Tahoma"/>
          <w:color w:val="000000"/>
        </w:rPr>
        <w:t>νύπνιον δεύτερον ιδών τω πατρί αυτού φησίν ότι «Ήλιος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σελήνη και αστέρες προσεκύνουν μεν ρυθμώ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τω αριθμώ δέκα και εις».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«Φαντάζη, παιδίον, βασιλεύσαι πειρώμενος»,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 πρέσβυς αντέφη τω Ιωσήφ˙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«μάθε καθεύδειν ως ποιμήν πρόβατα βόσκων˙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βαρύ προσκυνείσθαι υιόν εκ πατρός.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Χιτώνά σοι δίδω τον ποικίλον αντί λαμπράς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πορφυρίδος και στέφος τον χορόν των συγγόνων,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ον εμοί κύριος χαρίσηται˙ υπάρχει γαρ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μέγας μόνος κύριος ο σωτήρ ημών.</w:t>
      </w:r>
    </w:p>
    <w:p w:rsidR="00237EBA" w:rsidRDefault="00237EBA" w:rsidP="0084621C">
      <w:pPr>
        <w:rPr>
          <w:rFonts w:ascii="Tahoma" w:hAnsi="Tahoma" w:cs="Tahoma"/>
          <w:color w:val="000000"/>
        </w:rPr>
      </w:pPr>
    </w:p>
    <w:p w:rsidR="00237EBA" w:rsidRDefault="00237EBA" w:rsidP="0084621C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ς’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Ζ</w:t>
      </w:r>
      <w:r>
        <w:rPr>
          <w:rFonts w:ascii="Tahoma" w:hAnsi="Tahoma" w:cs="Tahoma"/>
          <w:color w:val="000000"/>
        </w:rPr>
        <w:t>ητήσαι τα πρόβατα, αρνίον μου, άπιθι, πριν λύκοι σε έδονται»,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τω παιδί έφη ο πρέσβυς˙ και δη ώρμησεν εν τη ποίμνη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σπουδή ο Ιωσήφ˙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όντινα ιδόντες οι συναίμονες τρέχοντα˙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«Καλώς», φησίν, «ήλθεν ο βασιλεύς˙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βάψωμεν αίματι αυτού την πορφυρίδα˙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εγκαινίσει πρόκενσον εν πύλαις νεκρών˙»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Ρουβίμ δε συναλγών πάντας πείσας ρίπτει αυτόν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εν τω λάκκω βοώντα˙ «Οίμοι της βασιλείας˙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τούτο νυν εστί το παλάτιον;» και έκραξε˙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ο σωτήρ ημών».</w:t>
      </w:r>
    </w:p>
    <w:p w:rsidR="00237EBA" w:rsidRDefault="00237EBA" w:rsidP="0084621C">
      <w:pPr>
        <w:rPr>
          <w:rFonts w:ascii="Tahoma" w:hAnsi="Tahoma" w:cs="Tahoma"/>
          <w:color w:val="000000"/>
        </w:rPr>
      </w:pPr>
    </w:p>
    <w:p w:rsidR="00237EBA" w:rsidRDefault="00237EBA" w:rsidP="0084621C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ζ’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Η</w:t>
      </w:r>
      <w:r>
        <w:rPr>
          <w:rFonts w:ascii="Tahoma" w:hAnsi="Tahoma" w:cs="Tahoma"/>
          <w:color w:val="000000"/>
        </w:rPr>
        <w:t xml:space="preserve"> πρόθεσις έσφαξε το λογικόν πρόβατον,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δείπνον παρέθηκαν˙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μασησάμενοι τα μέλη επεζήτησαν και κέρδους τροφήν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οι αδελφοί˙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φησί γαρ, Ιούδας τοις συγγόνοις βουλεύεται˙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«Πραθήτω το μύρον των αδελφών».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Ώ από πόσων γενεών λάμπει Ιούδας!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Ώ της προδοσίας αρχαία εικών!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είκοσι χρυσών διεπράθη ο συγγενής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άνευ του ιματίου δοθείς Ισμαηλίταις!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Ει πωλείς, δος και το ιμάτιον τω κράζοντι˙ 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ο σωτήρ ημών».</w:t>
      </w:r>
    </w:p>
    <w:p w:rsidR="00237EBA" w:rsidRDefault="00237EBA" w:rsidP="0084621C">
      <w:pPr>
        <w:rPr>
          <w:rFonts w:ascii="Tahoma" w:hAnsi="Tahoma" w:cs="Tahoma"/>
          <w:color w:val="000000"/>
        </w:rPr>
      </w:pPr>
    </w:p>
    <w:p w:rsidR="00237EBA" w:rsidRDefault="00237EBA" w:rsidP="0084621C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η’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Θ</w:t>
      </w:r>
      <w:r>
        <w:rPr>
          <w:rFonts w:ascii="Tahoma" w:hAnsi="Tahoma" w:cs="Tahoma"/>
          <w:color w:val="000000"/>
        </w:rPr>
        <w:t>ηρών αγριώτεροι οι αδελφοί ώφθησαν το τέλος πωλήσαντες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λεαινών μη συγχωρούντων αφαρπάσαι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εξ αγκαλών ποτέ σκύμνον αυτών.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αίματι ερίφου τον χιτώνα μολύναντες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προσήγαγον τούτον τω Ιακώβ˙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βλέπων ο γέρων την συμφοράν πλείω καμίνου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φλεγόμενος τα σπλάγχνα το τέκνον θρηνεί˙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«Οίμοι», βοών, «υιέ, ανηρέθης υπό θηρός;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 χιτών σώος εστί˙ συ μόνος πώς εβρώθης;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Πού των σων σκήπτρων τα οράματα; Πως έκραζες˙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¨μέγας μόνος κύριος ο σωτήρ ημών¨».</w:t>
      </w:r>
    </w:p>
    <w:p w:rsidR="00237EBA" w:rsidRDefault="00237EBA" w:rsidP="0084621C">
      <w:pPr>
        <w:rPr>
          <w:rFonts w:ascii="Tahoma" w:hAnsi="Tahoma" w:cs="Tahoma"/>
          <w:color w:val="000000"/>
        </w:rPr>
      </w:pPr>
    </w:p>
    <w:p w:rsidR="00237EBA" w:rsidRDefault="00237EBA" w:rsidP="0084621C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θ’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Ι</w:t>
      </w:r>
      <w:r>
        <w:rPr>
          <w:rFonts w:ascii="Tahoma" w:hAnsi="Tahoma" w:cs="Tahoma"/>
          <w:color w:val="000000"/>
        </w:rPr>
        <w:t>δών ο νεώτερος δεσπότην, αιφνίδιον ως γέρων παρίστατο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λέγων˙ «Ονειροπολούμαι, τας ημέρας και τας νύκτας εμέ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χρη καρτερείν˙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δραγμών και ηλίου και σελήνης προσκύνησις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ένδεκα άστρων έδυσαν νυν˙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δείξω ουν την υπακοήν τοις αδελφοίς μου˙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ου λύω των πατέρων θεσμούς ευπρεπείς.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Ει γαρ ο Ισαάκ εις θυσίαν είξε πατρί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μόνος  μόνω προστάξας, πώς εμέ δουλωσάντων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αδελφών δέκα μη ανέξομαι και κράξομαι˙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¨μέγας μόνος κύριος ο σωτήρ ημών¨;»</w:t>
      </w:r>
    </w:p>
    <w:p w:rsidR="00237EBA" w:rsidRDefault="00237EBA" w:rsidP="0084621C">
      <w:pPr>
        <w:rPr>
          <w:rFonts w:ascii="Tahoma" w:hAnsi="Tahoma" w:cs="Tahoma"/>
          <w:color w:val="000000"/>
        </w:rPr>
      </w:pPr>
    </w:p>
    <w:p w:rsidR="00237EBA" w:rsidRDefault="00237EBA" w:rsidP="0084621C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ι’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Κ</w:t>
      </w:r>
      <w:r>
        <w:rPr>
          <w:rFonts w:ascii="Tahoma" w:hAnsi="Tahoma" w:cs="Tahoma"/>
          <w:color w:val="000000"/>
        </w:rPr>
        <w:t>ατέλαβεν Αίγυπτον ο λογικός ήλιος εν ζόφω κρυπτόμενος,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ος εν πράσει τη δευτέρα ανατέλλει εις τον οίκον ως φως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του Πετεφρή˙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η χάρις δε τούτον πανταχού ωραΐζουσα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αστράπτειν εποίει ταις αρεταίς˙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όθεν αυτός ο Πετεφρής σώφρονα βλέπων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χειροτονεί επάνω αυτόν των αυτού˙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άλλ’ ήλθεν η γυνή κάτω ρίψαι τον υψηλόν˙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πότε γαρ λείπει Εύα την του όφεως γνώμην;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ην λαοί πάλιν θεωρήσαντες κραυγάσωμεν˙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ο σωτήρ ημών».</w:t>
      </w:r>
    </w:p>
    <w:p w:rsidR="00237EBA" w:rsidRDefault="00237EBA" w:rsidP="0084621C">
      <w:pPr>
        <w:rPr>
          <w:rFonts w:ascii="Tahoma" w:hAnsi="Tahoma" w:cs="Tahoma"/>
          <w:color w:val="000000"/>
        </w:rPr>
      </w:pPr>
    </w:p>
    <w:p w:rsidR="00237EBA" w:rsidRDefault="00237EBA" w:rsidP="0084621C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ια’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Λ</w:t>
      </w:r>
      <w:r>
        <w:rPr>
          <w:rFonts w:ascii="Tahoma" w:hAnsi="Tahoma" w:cs="Tahoma"/>
          <w:color w:val="000000"/>
        </w:rPr>
        <w:t>αμπρότητος άγαλμα ορώντα το γύναιον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χαυνούται ως γύναιον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και τον νέον κατεπάτει προκαλούσα 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εις την κοίτην πεσείν την του ανδρός.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Αυτός δε το σθένος της ανδρείας υπήλειψε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φυγή νικών πτώμα τέχνη καλή˙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πρώτην ουν πάλην εξελθών ο νικηφόρος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πάλιν κατεπάτει αυτόν η μαινάς˙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ευρούσα μοναχόν εν τω οίκω αμεριμνεί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αλύσεως δίκην δράσσεται του χιτώνος˙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άλλ’ αυτός άνω βλέπων ούτως ανεκραύγασε˙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ο σωτήρ ημών».</w:t>
      </w:r>
    </w:p>
    <w:p w:rsidR="00237EBA" w:rsidRDefault="00237EBA" w:rsidP="0084621C">
      <w:pPr>
        <w:rPr>
          <w:rFonts w:ascii="Tahoma" w:hAnsi="Tahoma" w:cs="Tahoma"/>
          <w:color w:val="000000"/>
        </w:rPr>
      </w:pPr>
    </w:p>
    <w:p w:rsidR="00237EBA" w:rsidRDefault="00237EBA" w:rsidP="0084621C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ιβ’</w:t>
      </w:r>
      <w:r>
        <w:rPr>
          <w:rFonts w:ascii="Tahoma" w:hAnsi="Tahoma" w:cs="Tahoma"/>
          <w:color w:val="000000"/>
        </w:rPr>
        <w:tab/>
        <w:t>«</w:t>
      </w:r>
      <w:r>
        <w:rPr>
          <w:rFonts w:ascii="Tahoma" w:hAnsi="Tahoma" w:cs="Tahoma"/>
          <w:b/>
          <w:bCs/>
          <w:color w:val="000000"/>
        </w:rPr>
        <w:t>Μ</w:t>
      </w:r>
      <w:r>
        <w:rPr>
          <w:rFonts w:ascii="Tahoma" w:hAnsi="Tahoma" w:cs="Tahoma"/>
          <w:color w:val="000000"/>
        </w:rPr>
        <w:t>αράναι το άνθος μου, το άνθος της χάριτος,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εγώ ουκ ανέχομαι˙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καν κρατής με του χιτώνος, ου γυμνοίς με σωφροσύνης»,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φησίν ο Ιωσήφ˙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«μη νόμιζε, γύναι, το σφάλμα ακατόπτευτον˙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θεός ημάς βλέπει εξ ουρανού˙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γένος ουκ οίδεν Αβραάμ μίγνυσθαι πόρναις˙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μη θελήσης τεφρώσαι τον σον Πετεφρήν˙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δεσπόζεις μου αυτή εις την πράσιν, ομολογώ˙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άλλ’ εγώ εις την πράξιν σου δεσπόζω˙ ελπίζω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εις θεόν˙ έχε τον χιτώνά μου˙ υπάρχει γαρ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μέγας μόνος κύριος ο σωτήρ ημών».</w:t>
      </w:r>
    </w:p>
    <w:p w:rsidR="00237EBA" w:rsidRDefault="00237EBA" w:rsidP="0084621C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ιγ’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Ν</w:t>
      </w:r>
      <w:r>
        <w:rPr>
          <w:rFonts w:ascii="Tahoma" w:hAnsi="Tahoma" w:cs="Tahoma"/>
          <w:color w:val="000000"/>
        </w:rPr>
        <w:t>ικήσας ο άρρηκτος πορνείας παλαίσματα,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πηδά εκ του σκάμματος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 ευσχήμων εν τη γνώσει προσκυνών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τον αγωνοθέτην θεόν, ο ευστεφής.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Αντί δε βραβείου εις φρουράν αποκλείεται˙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η γαρ Αιγυπτία τέχνη πικρά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τον Πετεφρήν παρώξυνεν εν συκοφαντίαις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 σφάλμα ανακλώσα εις τον ευγενή.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Δεικνύουσα αυτώ τον χιτώνα του Ιωσήφ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δακρύων πελάγει πνιγομένη τω πόθω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εις ειρκτήν πείθει εκπεμφθήναι τον κραυγάζοντα˙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ο σωτήρ ημών».</w:t>
      </w:r>
    </w:p>
    <w:p w:rsidR="00237EBA" w:rsidRDefault="00237EBA" w:rsidP="0084621C">
      <w:pPr>
        <w:rPr>
          <w:rFonts w:ascii="Tahoma" w:hAnsi="Tahoma" w:cs="Tahoma"/>
          <w:color w:val="000000"/>
        </w:rPr>
      </w:pPr>
    </w:p>
    <w:p w:rsidR="00237EBA" w:rsidRDefault="00237EBA" w:rsidP="0084621C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ιδ’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Ξ</w:t>
      </w:r>
      <w:r>
        <w:rPr>
          <w:rFonts w:ascii="Tahoma" w:hAnsi="Tahoma" w:cs="Tahoma"/>
          <w:color w:val="000000"/>
        </w:rPr>
        <w:t>ενοπρεπώς ώργισται, καινοπρεπώς μαίνεται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 αληθώς μάγειρος˙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πόθεν γαρ αυτώ σοφία της αγνείας παιδευθήναι τον νουν;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 αμαθής, ει φρόνησιν είχεν, ουκ αν τον δόλον έλαθε.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Κριτής εγένου άφρων˙ τω Ιωσήφ 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μάρτυς υπάρχει ο χιτών˙ που ουν υπάρχει,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ερεύνησον και βλέπε ει πιστή εστίν˙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ει έφυγεν αυτόν, πώς κατέχει τούτου στολήν;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Αδικείν μεν νομίζεις τον ελεύθερον δούλον,</w:t>
      </w:r>
    </w:p>
    <w:p w:rsidR="00237EBA" w:rsidRDefault="00237EBA" w:rsidP="0084621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Άλλ’ αυτόν όψη ως φως λάμποντα και κράζοντα˙</w:t>
      </w:r>
    </w:p>
    <w:p w:rsidR="00237EBA" w:rsidRDefault="00237EBA" w:rsidP="004378C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ο σωτήρ ημών».</w:t>
      </w:r>
    </w:p>
    <w:p w:rsidR="00237EBA" w:rsidRDefault="00237EBA" w:rsidP="004378CC">
      <w:pPr>
        <w:rPr>
          <w:rFonts w:ascii="Tahoma" w:hAnsi="Tahoma" w:cs="Tahoma"/>
          <w:color w:val="000000"/>
        </w:rPr>
      </w:pPr>
    </w:p>
    <w:p w:rsidR="00237EBA" w:rsidRDefault="00237EBA" w:rsidP="004378CC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ιε’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Ο</w:t>
      </w:r>
      <w:r>
        <w:rPr>
          <w:rFonts w:ascii="Tahoma" w:hAnsi="Tahoma" w:cs="Tahoma"/>
          <w:color w:val="000000"/>
        </w:rPr>
        <w:t>ικεί δεσμωτήριον το αίμα το τίμιον, άνθ’ ων ουκ ησέβησε˙</w:t>
      </w:r>
    </w:p>
    <w:p w:rsidR="00237EBA" w:rsidRDefault="00237EBA" w:rsidP="004378C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γίνεται ξενοδόχος</w:t>
      </w:r>
    </w:p>
    <w:p w:rsidR="00237EBA" w:rsidRDefault="00237EBA" w:rsidP="004378C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τον προπάτορα Αβραάμ ζωγραφών εν τη φρουρά.</w:t>
      </w:r>
    </w:p>
    <w:p w:rsidR="00237EBA" w:rsidRDefault="00237EBA" w:rsidP="004378C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Σοφός εθαυμάσθη διαλύων ενύπνιον˙</w:t>
      </w:r>
    </w:p>
    <w:p w:rsidR="00237EBA" w:rsidRDefault="00237EBA" w:rsidP="004378C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τον μεν επανάγων εν τη τιμή,</w:t>
      </w:r>
    </w:p>
    <w:p w:rsidR="00237EBA" w:rsidRDefault="00237EBA" w:rsidP="004378C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τον δε κατάγων εν νεκροίς ταις ερμηνείαις˙</w:t>
      </w:r>
    </w:p>
    <w:p w:rsidR="00237EBA" w:rsidRDefault="00237EBA" w:rsidP="004378C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ώφθη προφήτης τοις δύο παισίν˙</w:t>
      </w:r>
    </w:p>
    <w:p w:rsidR="00237EBA" w:rsidRDefault="00237EBA" w:rsidP="004378C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τη τε υπομονή της φρουράς ην άνετος˙</w:t>
      </w:r>
    </w:p>
    <w:p w:rsidR="00237EBA" w:rsidRDefault="00237EBA" w:rsidP="004378C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γαρ της πορφυρίδος σκυθρωπάζει  η ρίζα,</w:t>
      </w:r>
    </w:p>
    <w:p w:rsidR="00237EBA" w:rsidRDefault="00237EBA" w:rsidP="004378C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ή καιρώ έλαμψεν ως ήλιος τω κράζοντι˙</w:t>
      </w:r>
    </w:p>
    <w:p w:rsidR="00237EBA" w:rsidRDefault="00237EBA" w:rsidP="004378C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ο σωτήρ ημών».</w:t>
      </w:r>
    </w:p>
    <w:p w:rsidR="00237EBA" w:rsidRDefault="00237EBA" w:rsidP="004378CC">
      <w:pPr>
        <w:rPr>
          <w:rFonts w:ascii="Tahoma" w:hAnsi="Tahoma" w:cs="Tahoma"/>
          <w:color w:val="000000"/>
        </w:rPr>
      </w:pPr>
    </w:p>
    <w:p w:rsidR="00237EBA" w:rsidRDefault="00237EBA" w:rsidP="004378CC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ις’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Π</w:t>
      </w:r>
      <w:r>
        <w:rPr>
          <w:rFonts w:ascii="Tahoma" w:hAnsi="Tahoma" w:cs="Tahoma"/>
          <w:color w:val="000000"/>
        </w:rPr>
        <w:t>ικρόν θεασάμενος ο Φαραώ όραμα σοφούς μετεστείλατο</w:t>
      </w:r>
    </w:p>
    <w:p w:rsidR="00237EBA" w:rsidRDefault="00237EBA" w:rsidP="004378C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φησίν αυτοίς˙ «Κατ’  όναρ εθεώρησα λιπαρούς</w:t>
      </w:r>
    </w:p>
    <w:p w:rsidR="00237EBA" w:rsidRDefault="00237EBA" w:rsidP="004378C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καλούς βόας επτά</w:t>
      </w:r>
    </w:p>
    <w:p w:rsidR="00237EBA" w:rsidRDefault="00237EBA" w:rsidP="004378C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άλλους ισχνούς τε και λεπρούς και κατήσθιον</w:t>
      </w:r>
    </w:p>
    <w:p w:rsidR="00237EBA" w:rsidRDefault="00237EBA" w:rsidP="004378C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τους ευθαλεστέρους˙ και μετ’ αυτούς</w:t>
      </w:r>
    </w:p>
    <w:p w:rsidR="00237EBA" w:rsidRDefault="00237EBA" w:rsidP="004378C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είδον και στάχυας επτά πεπείρους πάνυ</w:t>
      </w:r>
    </w:p>
    <w:p w:rsidR="00237EBA" w:rsidRDefault="00237EBA" w:rsidP="004378C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ανεμοφθόρους ετέρους επτά˙</w:t>
      </w:r>
    </w:p>
    <w:p w:rsidR="00237EBA" w:rsidRDefault="00237EBA" w:rsidP="004378C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έτι των μικρών τα μεγάλα ώφθη τροφή»˙</w:t>
      </w:r>
    </w:p>
    <w:p w:rsidR="00237EBA" w:rsidRDefault="00237EBA" w:rsidP="004378C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πάντων δ’ απορησάντων το ενύπνιον λύσαι,</w:t>
      </w:r>
    </w:p>
    <w:p w:rsidR="00237EBA" w:rsidRDefault="00237EBA" w:rsidP="004378C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Ιωσήφ λύσας στέφος είληφε και έκραξε˙</w:t>
      </w:r>
    </w:p>
    <w:p w:rsidR="00237EBA" w:rsidRDefault="00237EBA" w:rsidP="004378C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ο σωτήρ ημών».</w:t>
      </w:r>
    </w:p>
    <w:p w:rsidR="00237EBA" w:rsidRDefault="00237EBA" w:rsidP="004378CC">
      <w:pPr>
        <w:rPr>
          <w:rFonts w:ascii="Tahoma" w:hAnsi="Tahoma" w:cs="Tahoma"/>
          <w:color w:val="000000"/>
        </w:rPr>
      </w:pPr>
    </w:p>
    <w:p w:rsidR="00237EBA" w:rsidRDefault="00237EBA" w:rsidP="004378CC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ιζ’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Ρ</w:t>
      </w:r>
      <w:r>
        <w:rPr>
          <w:rFonts w:ascii="Tahoma" w:hAnsi="Tahoma" w:cs="Tahoma"/>
          <w:color w:val="000000"/>
        </w:rPr>
        <w:t>ητόρων ανώτερος οφθείς ο νεώτερος Αιγύπτου εδέσποσεν˙</w:t>
      </w:r>
    </w:p>
    <w:p w:rsidR="00237EBA" w:rsidRDefault="00237EBA" w:rsidP="004378C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ην δε βλέπειν βασιλέα πατρικώς οικονομούντα λαόν ως υιών˙</w:t>
      </w:r>
    </w:p>
    <w:p w:rsidR="00237EBA" w:rsidRDefault="00237EBA" w:rsidP="004378C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τροφάς θησαυρίζων υπέρ ψάμμον θαλασσίαν</w:t>
      </w:r>
    </w:p>
    <w:p w:rsidR="00237EBA" w:rsidRDefault="00237EBA" w:rsidP="004378C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κελλάριος ώφθη πάσης σαρκός˙</w:t>
      </w:r>
    </w:p>
    <w:p w:rsidR="00237EBA" w:rsidRDefault="00237EBA" w:rsidP="004378C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είτα κατέλαβε λιμός γην Χαναναίων,</w:t>
      </w:r>
    </w:p>
    <w:p w:rsidR="00237EBA" w:rsidRDefault="00237EBA" w:rsidP="004378C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Ιακώβ εκπέμπει τους δέκα υιούς˙</w:t>
      </w:r>
    </w:p>
    <w:p w:rsidR="00237EBA" w:rsidRDefault="00237EBA" w:rsidP="004378C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«Απέλθατέ», φησίν, «εν Αιγύπτω, τέκνα εμά˙</w:t>
      </w:r>
    </w:p>
    <w:p w:rsidR="00237EBA" w:rsidRDefault="00237EBA" w:rsidP="004378C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σιτοδότην ακούω και τροφέα πεινώντων˙</w:t>
      </w:r>
    </w:p>
    <w:p w:rsidR="00237EBA" w:rsidRDefault="00237EBA" w:rsidP="004378C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αδελφόν ίδιον ευράμενοι κραυγάσητε˙</w:t>
      </w:r>
    </w:p>
    <w:p w:rsidR="00237EBA" w:rsidRDefault="00237EBA" w:rsidP="006E70CB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«¨μέγας μόνος κύριος ο σωτήρ ημών¨».</w:t>
      </w:r>
    </w:p>
    <w:p w:rsidR="00237EBA" w:rsidRDefault="00237EBA" w:rsidP="006E70CB">
      <w:pPr>
        <w:rPr>
          <w:rFonts w:ascii="Tahoma" w:hAnsi="Tahoma" w:cs="Tahoma"/>
          <w:color w:val="000000"/>
        </w:rPr>
      </w:pPr>
    </w:p>
    <w:p w:rsidR="00237EBA" w:rsidRDefault="00237EBA" w:rsidP="006E70CB">
      <w:pPr>
        <w:rPr>
          <w:rFonts w:ascii="Tahoma" w:hAnsi="Tahoma" w:cs="Tahoma"/>
          <w:color w:val="000000"/>
        </w:rPr>
      </w:pPr>
    </w:p>
    <w:p w:rsidR="00237EBA" w:rsidRDefault="00237EBA" w:rsidP="006E70CB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ιη’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Σ</w:t>
      </w:r>
      <w:r>
        <w:rPr>
          <w:rFonts w:ascii="Tahoma" w:hAnsi="Tahoma" w:cs="Tahoma"/>
          <w:color w:val="000000"/>
        </w:rPr>
        <w:t>κιρτώντες εβάδιζον ελπίδι ζωής αυτών</w:t>
      </w:r>
    </w:p>
    <w:p w:rsidR="00237EBA" w:rsidRDefault="00237EBA" w:rsidP="006E70CB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φθάσαντες Αίγυπτον</w:t>
      </w:r>
    </w:p>
    <w:p w:rsidR="00237EBA" w:rsidRDefault="00237EBA" w:rsidP="006E70CB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προσκυνούσι τω πραθέντι˙</w:t>
      </w:r>
    </w:p>
    <w:p w:rsidR="00237EBA" w:rsidRDefault="00237EBA" w:rsidP="006E70CB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περιύπνισε το όναρ εκεί το των δραγμών.</w:t>
      </w:r>
    </w:p>
    <w:p w:rsidR="00237EBA" w:rsidRDefault="00237EBA" w:rsidP="006E70CB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 μεν Ιωσήφ τούτους επέγνω, οι δέκα δε</w:t>
      </w:r>
    </w:p>
    <w:p w:rsidR="00237EBA" w:rsidRDefault="00237EBA" w:rsidP="006E70CB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ουκ έγνωσαν, τις ήν˙ όθεν λοιπόν</w:t>
      </w:r>
    </w:p>
    <w:p w:rsidR="00237EBA" w:rsidRDefault="00237EBA" w:rsidP="006E70CB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τον γνωρισμόν κυοφορών λέγει ο άναξ˙</w:t>
      </w:r>
    </w:p>
    <w:p w:rsidR="00237EBA" w:rsidRDefault="00237EBA" w:rsidP="006E70CB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«Κατάσκοποι ούτοι οι άνδρες εισί»˙</w:t>
      </w:r>
    </w:p>
    <w:p w:rsidR="00237EBA" w:rsidRDefault="00237EBA" w:rsidP="006E70CB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άμα τω ρητώ φυλαχθήναι έφη αυτούς˙</w:t>
      </w:r>
    </w:p>
    <w:p w:rsidR="00237EBA" w:rsidRDefault="00237EBA" w:rsidP="006E70CB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αυτόν βασιλέα είδοσαν και τροφέα,</w:t>
      </w:r>
    </w:p>
    <w:p w:rsidR="00237EBA" w:rsidRDefault="00237EBA" w:rsidP="006E70CB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ον αυτοί φθόνω απημπόλησαν και έκραζον˙</w:t>
      </w:r>
    </w:p>
    <w:p w:rsidR="00237EBA" w:rsidRDefault="00237EBA" w:rsidP="006E70CB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ο σωτήρ ημών».</w:t>
      </w:r>
    </w:p>
    <w:p w:rsidR="00237EBA" w:rsidRDefault="00237EBA" w:rsidP="006E70CB">
      <w:pPr>
        <w:rPr>
          <w:rFonts w:ascii="Tahoma" w:hAnsi="Tahoma" w:cs="Tahoma"/>
          <w:color w:val="000000"/>
        </w:rPr>
      </w:pPr>
    </w:p>
    <w:p w:rsidR="00237EBA" w:rsidRDefault="00237EBA" w:rsidP="006E70CB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ιθ’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Τ</w:t>
      </w:r>
      <w:r>
        <w:rPr>
          <w:rFonts w:ascii="Tahoma" w:hAnsi="Tahoma" w:cs="Tahoma"/>
          <w:color w:val="000000"/>
        </w:rPr>
        <w:t>α καθ’ υμάς είπατε, πορφύραν μη ψεύσησθε»,</w:t>
      </w:r>
    </w:p>
    <w:p w:rsidR="00237EBA" w:rsidRDefault="00237EBA" w:rsidP="006E70CB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 άναξ εβόησε˙</w:t>
      </w:r>
    </w:p>
    <w:p w:rsidR="00237EBA" w:rsidRDefault="00237EBA" w:rsidP="006E70CB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«τας καρδίας υμών έγνων˙ ου λανθάνει με ουδείς εξ υμών˙</w:t>
      </w:r>
    </w:p>
    <w:p w:rsidR="00237EBA" w:rsidRDefault="00237EBA" w:rsidP="006E70CB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οίδα υμάς».</w:t>
      </w:r>
    </w:p>
    <w:p w:rsidR="00237EBA" w:rsidRDefault="00237EBA" w:rsidP="006E70CB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Οι δε φάσι˙ «Δούλόν σου πατέρα κεκτήμεθα˙</w:t>
      </w:r>
    </w:p>
    <w:p w:rsidR="00237EBA" w:rsidRDefault="00237EBA" w:rsidP="006E70CB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εσμέν δύο και δέκα οι αδελφοί˙</w:t>
      </w:r>
    </w:p>
    <w:p w:rsidR="00237EBA" w:rsidRDefault="00237EBA" w:rsidP="006E70CB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εις τετελεύτηκεν ημών˙ σοι τω δεσπότη</w:t>
      </w:r>
    </w:p>
    <w:p w:rsidR="00237EBA" w:rsidRDefault="00237EBA" w:rsidP="006E70CB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αλήθειαν ερούμεν, εις α φράζομέν σοι˙</w:t>
      </w:r>
    </w:p>
    <w:p w:rsidR="00237EBA" w:rsidRDefault="00237EBA" w:rsidP="006E70CB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μικρότερος δ’ ημών πάντων εστί Βενιαμίν˙</w:t>
      </w:r>
    </w:p>
    <w:p w:rsidR="00237EBA" w:rsidRDefault="00237EBA" w:rsidP="006E70CB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του οίκου ημών ούτος εστί παραμυθία,</w:t>
      </w:r>
    </w:p>
    <w:p w:rsidR="00237EBA" w:rsidRDefault="00237EBA" w:rsidP="006E70CB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και ημείς σίτου χάριν ήλθομεν και κράζομεν˙ </w:t>
      </w:r>
    </w:p>
    <w:p w:rsidR="00237EBA" w:rsidRDefault="00237EBA" w:rsidP="00CC301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¨μέγας μόνος κύριος ο σωτήρ ημών¨».</w:t>
      </w:r>
      <w:r>
        <w:rPr>
          <w:rFonts w:ascii="Tahoma" w:hAnsi="Tahoma" w:cs="Tahoma"/>
          <w:color w:val="000000"/>
        </w:rPr>
        <w:br/>
      </w:r>
    </w:p>
    <w:p w:rsidR="00237EBA" w:rsidRDefault="00237EBA" w:rsidP="00CC301E">
      <w:pPr>
        <w:rPr>
          <w:rFonts w:ascii="Tahoma" w:hAnsi="Tahoma" w:cs="Tahoma"/>
          <w:color w:val="000000"/>
        </w:rPr>
      </w:pPr>
    </w:p>
    <w:p w:rsidR="00237EBA" w:rsidRDefault="00237EBA" w:rsidP="00CC301E">
      <w:pPr>
        <w:rPr>
          <w:rFonts w:ascii="Tahoma" w:hAnsi="Tahoma" w:cs="Tahoma"/>
          <w:color w:val="000000"/>
        </w:rPr>
      </w:pPr>
    </w:p>
    <w:p w:rsidR="00237EBA" w:rsidRDefault="00237EBA" w:rsidP="00CC301E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Υ</w:t>
      </w:r>
      <w:r>
        <w:rPr>
          <w:rFonts w:ascii="Tahoma" w:hAnsi="Tahoma" w:cs="Tahoma"/>
          <w:color w:val="000000"/>
        </w:rPr>
        <w:t>μείς, προς α λέγετε, ει θέλετε πείσαί με, ο λέγω ποιήσατε˙</w:t>
      </w:r>
    </w:p>
    <w:p w:rsidR="00237EBA" w:rsidRDefault="00237EBA" w:rsidP="00CC301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ουχ ως άναξ επιτρέπω, άλλ’ ως σύγγονος συγγόνοις λαλώ˙</w:t>
      </w:r>
    </w:p>
    <w:p w:rsidR="00237EBA" w:rsidRDefault="00237EBA" w:rsidP="00CC301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λάβετε μεν</w:t>
      </w:r>
    </w:p>
    <w:p w:rsidR="00237EBA" w:rsidRDefault="00237EBA" w:rsidP="00CC301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τον σίτον οι πάντες, ένα δε παρεάσαντες</w:t>
      </w:r>
    </w:p>
    <w:p w:rsidR="00237EBA" w:rsidRDefault="00237EBA" w:rsidP="00CC301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οι άλλοι βαδίσατε εν χαρά˙</w:t>
      </w:r>
    </w:p>
    <w:p w:rsidR="00237EBA" w:rsidRDefault="00237EBA" w:rsidP="00CC301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αγάγατε δε τον μικρόν σύγγονον προς με,</w:t>
      </w:r>
    </w:p>
    <w:p w:rsidR="00237EBA" w:rsidRDefault="00237EBA" w:rsidP="00CC301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γνώσομαι ότι ου δόλιοι εστέ».</w:t>
      </w:r>
    </w:p>
    <w:p w:rsidR="00237EBA" w:rsidRDefault="00237EBA" w:rsidP="00CC301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έλαβε λοιπόν εξ εκείνων τον Συμεών</w:t>
      </w:r>
    </w:p>
    <w:p w:rsidR="00237EBA" w:rsidRDefault="00237EBA" w:rsidP="00CC301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δήσας έμπροσθεν πάντων˙ οι λοιποί δε ιδόντες</w:t>
      </w:r>
    </w:p>
    <w:p w:rsidR="00237EBA" w:rsidRDefault="00237EBA" w:rsidP="00CC301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 ποτέ έπραξαν εμνήσθησαν και έκραξαν˙</w:t>
      </w:r>
    </w:p>
    <w:p w:rsidR="00237EBA" w:rsidRDefault="00237EBA" w:rsidP="00CC301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ο σωτήρ ημών».</w:t>
      </w:r>
    </w:p>
    <w:p w:rsidR="00237EBA" w:rsidRDefault="00237EBA" w:rsidP="00CC301E">
      <w:pPr>
        <w:rPr>
          <w:rFonts w:ascii="Tahoma" w:hAnsi="Tahoma" w:cs="Tahoma"/>
          <w:color w:val="000000"/>
        </w:rPr>
      </w:pPr>
    </w:p>
    <w:p w:rsidR="00237EBA" w:rsidRDefault="00237EBA" w:rsidP="00CC301E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Φ</w:t>
      </w:r>
      <w:r>
        <w:rPr>
          <w:rFonts w:ascii="Tahoma" w:hAnsi="Tahoma" w:cs="Tahoma"/>
          <w:color w:val="000000"/>
        </w:rPr>
        <w:t xml:space="preserve">ρικτά τα του άνακτος ιδόντες εδάκρυσαν </w:t>
      </w:r>
    </w:p>
    <w:p w:rsidR="00237EBA" w:rsidRDefault="00237EBA" w:rsidP="00CC301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ως δια τον σύγγονον</w:t>
      </w:r>
    </w:p>
    <w:p w:rsidR="00237EBA" w:rsidRDefault="00237EBA" w:rsidP="00CC301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ελθόντες προς γενέτην προσηγόρευσαν αυτόν σκυθρωπώς˙</w:t>
      </w:r>
    </w:p>
    <w:p w:rsidR="00237EBA" w:rsidRDefault="00237EBA" w:rsidP="00CC301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«Χαίροις, πατήρ».</w:t>
      </w:r>
    </w:p>
    <w:p w:rsidR="00237EBA" w:rsidRDefault="00237EBA" w:rsidP="00CC301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Ιδών δε εννέα αντί δέκα ο όσιος</w:t>
      </w:r>
    </w:p>
    <w:p w:rsidR="00237EBA" w:rsidRDefault="00237EBA" w:rsidP="00CC301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νεκρούται και λέγει˙ «Πού Συμεών;»</w:t>
      </w:r>
    </w:p>
    <w:p w:rsidR="00237EBA" w:rsidRDefault="00237EBA" w:rsidP="00CC301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Προς ον φασίν οι υιοί˙ «Πάτερ, μη στένε˙</w:t>
      </w:r>
    </w:p>
    <w:p w:rsidR="00237EBA" w:rsidRDefault="00237EBA" w:rsidP="00CC301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ανάσχου μακροθύμως των λόγων ημών».</w:t>
      </w:r>
    </w:p>
    <w:p w:rsidR="00237EBA" w:rsidRDefault="00237EBA" w:rsidP="00CC301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«Ου λόγον τον υμών ούτε σίτον χρήζω», φησίν˙</w:t>
      </w:r>
    </w:p>
    <w:p w:rsidR="00237EBA" w:rsidRDefault="00237EBA" w:rsidP="00CC301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«το εμόν τέκνον θέλω˙ μη και άρτι χιτώνα</w:t>
      </w:r>
    </w:p>
    <w:p w:rsidR="00237EBA" w:rsidRDefault="00237EBA" w:rsidP="00CC301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συ, Ρουβίμ, άγεις μοι; Επάκουσόν μοι κράζοντι˙ </w:t>
      </w:r>
    </w:p>
    <w:p w:rsidR="00237EBA" w:rsidRDefault="00237EBA" w:rsidP="003A2B9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¨μέγας μόνος κύριος ο σωτήρ ημών¨».</w:t>
      </w:r>
    </w:p>
    <w:p w:rsidR="00237EBA" w:rsidRDefault="00237EBA" w:rsidP="003A2B97">
      <w:pPr>
        <w:rPr>
          <w:rFonts w:ascii="Tahoma" w:hAnsi="Tahoma" w:cs="Tahoma"/>
          <w:color w:val="000000"/>
        </w:rPr>
      </w:pPr>
    </w:p>
    <w:p w:rsidR="00237EBA" w:rsidRDefault="00237EBA" w:rsidP="003A2B97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κβ’</w:t>
      </w:r>
      <w:r>
        <w:rPr>
          <w:rFonts w:ascii="Tahoma" w:hAnsi="Tahoma" w:cs="Tahoma"/>
          <w:color w:val="000000"/>
        </w:rPr>
        <w:tab/>
        <w:t>«</w:t>
      </w:r>
      <w:r>
        <w:rPr>
          <w:rFonts w:ascii="Tahoma" w:hAnsi="Tahoma" w:cs="Tahoma"/>
          <w:b/>
          <w:bCs/>
          <w:color w:val="000000"/>
        </w:rPr>
        <w:t>Χ</w:t>
      </w:r>
      <w:r>
        <w:rPr>
          <w:rFonts w:ascii="Tahoma" w:hAnsi="Tahoma" w:cs="Tahoma"/>
          <w:color w:val="000000"/>
        </w:rPr>
        <w:t>αυνούσαι προβλήμασι, νικάσαι τοις δάκρυσι</w:t>
      </w:r>
    </w:p>
    <w:p w:rsidR="00237EBA" w:rsidRDefault="00237EBA" w:rsidP="003A2B9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οφείλων αγάλλεσθαι˙</w:t>
      </w:r>
    </w:p>
    <w:p w:rsidR="00237EBA" w:rsidRDefault="00237EBA" w:rsidP="003A2B9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ως ηγάγομεν γαρ σίτον, κομιούμέν σοι</w:t>
      </w:r>
    </w:p>
    <w:p w:rsidR="00237EBA" w:rsidRDefault="00237EBA" w:rsidP="003A2B9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τον Συμεών, πάτερ», φησί˙</w:t>
      </w:r>
    </w:p>
    <w:p w:rsidR="00237EBA" w:rsidRDefault="00237EBA" w:rsidP="003A2B9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«μη τρέμε, μη κλαίε, Συμεών ουκ απέθανε˙</w:t>
      </w:r>
    </w:p>
    <w:p w:rsidR="00237EBA" w:rsidRDefault="00237EBA" w:rsidP="003A2B9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προ του σε ακούσαι τί αθυμείς;</w:t>
      </w:r>
    </w:p>
    <w:p w:rsidR="00237EBA" w:rsidRDefault="00237EBA" w:rsidP="003A2B9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 της Αιγύπτου βασιλεύς, ως ημάς είδεν,</w:t>
      </w:r>
    </w:p>
    <w:p w:rsidR="00237EBA" w:rsidRDefault="00237EBA" w:rsidP="003A2B9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εδόκει κατασκόπους της γης καθοράν˙</w:t>
      </w:r>
    </w:p>
    <w:p w:rsidR="00237EBA" w:rsidRDefault="00237EBA" w:rsidP="003A2B9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πέμψας εις φρουράν τρεις ημέρας πάντας ημάς</w:t>
      </w:r>
    </w:p>
    <w:p w:rsidR="00237EBA" w:rsidRDefault="00237EBA" w:rsidP="003A2B9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κατακλείστους ποιήσας θεραπεύει εξάξας,</w:t>
      </w:r>
    </w:p>
    <w:p w:rsidR="00237EBA" w:rsidRDefault="00237EBA" w:rsidP="00EE3496">
      <w:pPr>
        <w:ind w:left="720"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επί τη εναλλαγή αυτού κραυγάζομεν˙</w:t>
      </w:r>
    </w:p>
    <w:p w:rsidR="00237EBA" w:rsidRDefault="00237EBA" w:rsidP="00EE3496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¨μέγας μόνος κύριος ο σωτήρ ημών¨».</w:t>
      </w:r>
    </w:p>
    <w:p w:rsidR="00237EBA" w:rsidRDefault="00237EBA" w:rsidP="00EE3496">
      <w:pPr>
        <w:rPr>
          <w:rFonts w:ascii="Tahoma" w:hAnsi="Tahoma" w:cs="Tahoma"/>
          <w:color w:val="000000"/>
        </w:rPr>
      </w:pPr>
    </w:p>
    <w:p w:rsidR="00237EBA" w:rsidRDefault="00237EBA" w:rsidP="00EE3496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κγ’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Ψ</w:t>
      </w:r>
      <w:r>
        <w:rPr>
          <w:rFonts w:ascii="Tahoma" w:hAnsi="Tahoma" w:cs="Tahoma"/>
          <w:color w:val="000000"/>
        </w:rPr>
        <w:t>ευδή ουκ ειρήκαμεν υπόνοιαν φεύγοντες</w:t>
      </w:r>
    </w:p>
    <w:p w:rsidR="00237EBA" w:rsidRDefault="00237EBA" w:rsidP="00EE349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του είναι κατάσκοποι,</w:t>
      </w:r>
    </w:p>
    <w:p w:rsidR="00237EBA" w:rsidRDefault="00237EBA" w:rsidP="00EE349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ως ειρήκαμεν πατέρα και ότι έχομεν μικρόν αδεφλόν Βενιαμίν.</w:t>
      </w:r>
    </w:p>
    <w:p w:rsidR="00237EBA" w:rsidRDefault="00237EBA" w:rsidP="00EE349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 άναξ δ’ ευθέως το αμφίβολον έλυσε</w:t>
      </w:r>
    </w:p>
    <w:p w:rsidR="00237EBA" w:rsidRDefault="00237EBA" w:rsidP="00EE349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θεσπίσας τοιαύτα˙ ¨μείνη ο εις,</w:t>
      </w:r>
    </w:p>
    <w:p w:rsidR="00237EBA" w:rsidRDefault="00237EBA" w:rsidP="00EE349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έως ελθείν Βενιαμίν, ίνα πιστεύσω¨».</w:t>
      </w:r>
    </w:p>
    <w:p w:rsidR="00237EBA" w:rsidRDefault="00237EBA" w:rsidP="00EE349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 Ιακώβ προς ταύτα εβόα θρηνών˙</w:t>
      </w:r>
    </w:p>
    <w:p w:rsidR="00237EBA" w:rsidRDefault="00237EBA" w:rsidP="00EE349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«Ιωσήφ και Συμεών ουχ υπάρχει˙ Βενιαμίν,</w:t>
      </w:r>
    </w:p>
    <w:p w:rsidR="00237EBA" w:rsidRDefault="00237EBA" w:rsidP="00EE349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συ υπάγεις˙ των τέκνων Ραχήλ θλίψιν ουκ οίδας˙</w:t>
      </w:r>
    </w:p>
    <w:p w:rsidR="00237EBA" w:rsidRDefault="00237EBA" w:rsidP="00EE349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τους λοιπούς, ύψιστε, συντήρησον˙ υπάρχεις γαρ</w:t>
      </w:r>
    </w:p>
    <w:p w:rsidR="00237EBA" w:rsidRDefault="00237EBA" w:rsidP="004F2388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μέγας μόνος κύριος ο σωτήρ ημών.</w:t>
      </w:r>
    </w:p>
    <w:p w:rsidR="00237EBA" w:rsidRDefault="00237EBA" w:rsidP="004F2388">
      <w:pPr>
        <w:rPr>
          <w:rFonts w:ascii="Tahoma" w:hAnsi="Tahoma" w:cs="Tahoma"/>
          <w:color w:val="000000"/>
        </w:rPr>
      </w:pPr>
    </w:p>
    <w:p w:rsidR="00237EBA" w:rsidRDefault="00237EBA" w:rsidP="004F2388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κδ’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Ω</w:t>
      </w:r>
      <w:r>
        <w:rPr>
          <w:rFonts w:ascii="Tahoma" w:hAnsi="Tahoma" w:cs="Tahoma"/>
          <w:color w:val="000000"/>
        </w:rPr>
        <w:t>ς τέκνα μου φείσασθε˙ εγώ γαρ εκ θλίψεως</w:t>
      </w:r>
    </w:p>
    <w:p w:rsidR="00237EBA" w:rsidRDefault="00237EBA" w:rsidP="004F2388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εις Άδην κατέρχομαι˙</w:t>
      </w:r>
    </w:p>
    <w:p w:rsidR="00237EBA" w:rsidRDefault="00237EBA" w:rsidP="004F2388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τον εμόν γαρ αμπελώνα εκτρυγώμενον κατά μέρος</w:t>
      </w:r>
    </w:p>
    <w:p w:rsidR="00237EBA" w:rsidRDefault="00237EBA" w:rsidP="004F2388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οράν ου καρτερώ˙</w:t>
      </w:r>
    </w:p>
    <w:p w:rsidR="00237EBA" w:rsidRDefault="00237EBA" w:rsidP="004F2388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εκεί γαρ ευρήσω Ιωσήφ τον ποθούμενον».</w:t>
      </w:r>
    </w:p>
    <w:p w:rsidR="00237EBA" w:rsidRDefault="00237EBA" w:rsidP="004F2388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Οι δε φασί˙ «Πάτερ, τί στενάζεις;</w:t>
      </w:r>
    </w:p>
    <w:p w:rsidR="00237EBA" w:rsidRDefault="00237EBA" w:rsidP="004F2388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Ίδε ην εύρομεν χαράν εν τοις μαρσίπποις; </w:t>
      </w:r>
    </w:p>
    <w:p w:rsidR="00237EBA" w:rsidRDefault="00237EBA" w:rsidP="004F2388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 τίμημα του σίτου, και παύσαι θρηνών».</w:t>
      </w:r>
    </w:p>
    <w:p w:rsidR="00237EBA" w:rsidRDefault="00237EBA" w:rsidP="004F2388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«Διπλή μοι συμφορά», έκραζε λέγων Ιακώβ˙</w:t>
      </w:r>
    </w:p>
    <w:p w:rsidR="00237EBA" w:rsidRDefault="00237EBA" w:rsidP="004F2388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«δια τούτο γαρ πλέον Συμεών κακώς έξει,</w:t>
      </w:r>
    </w:p>
    <w:p w:rsidR="00237EBA" w:rsidRDefault="00237EBA" w:rsidP="004F2388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ον χειρί σώσει ο φιλάνθρωπος˙ υπάρχει γαρ</w:t>
      </w:r>
    </w:p>
    <w:p w:rsidR="00237EBA" w:rsidRDefault="00237EBA" w:rsidP="00A6665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μέγας μόνος κύριος ο σωτήρ ημών.</w:t>
      </w:r>
    </w:p>
    <w:p w:rsidR="00237EBA" w:rsidRDefault="00237EBA" w:rsidP="000907AC">
      <w:pPr>
        <w:rPr>
          <w:rFonts w:ascii="Tahoma" w:hAnsi="Tahoma" w:cs="Tahoma"/>
          <w:color w:val="000000"/>
        </w:rPr>
      </w:pPr>
    </w:p>
    <w:p w:rsidR="00237EBA" w:rsidRDefault="00237EBA" w:rsidP="000907AC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κε’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Ά</w:t>
      </w:r>
      <w:r>
        <w:rPr>
          <w:rFonts w:ascii="Tahoma" w:hAnsi="Tahoma" w:cs="Tahoma"/>
          <w:color w:val="000000"/>
        </w:rPr>
        <w:t>φευκτον το πέμψαι με φευκτόν το μη πέμψαι μοι˙</w:t>
      </w:r>
    </w:p>
    <w:p w:rsidR="00237EBA" w:rsidRDefault="00237EBA" w:rsidP="00A6665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ως πλάστιγξ δαμάζει με η φροντίς», φησί, «των τέκνων˙</w:t>
      </w:r>
    </w:p>
    <w:p w:rsidR="00237EBA" w:rsidRDefault="00237EBA" w:rsidP="00A6665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την αρχήν γαρ και το τέλος θρηνώ των υιών˙</w:t>
      </w:r>
    </w:p>
    <w:p w:rsidR="00237EBA" w:rsidRDefault="00237EBA" w:rsidP="00A6665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λοιπόν μετ’ οδύνης εις τον Άιδην απέρχομαι˙</w:t>
      </w:r>
    </w:p>
    <w:p w:rsidR="00237EBA" w:rsidRDefault="00237EBA" w:rsidP="00A6665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σε γαρ προπέμπων, Βενιαμίν,</w:t>
      </w:r>
    </w:p>
    <w:p w:rsidR="00237EBA" w:rsidRDefault="00237EBA" w:rsidP="00A6665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ήδη το κλείθρον των εμών τέκνων προδίδω</w:t>
      </w:r>
    </w:p>
    <w:p w:rsidR="00237EBA" w:rsidRDefault="00237EBA" w:rsidP="00A6665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φανερώς του γενέσθαι τροφήν των θηρών.</w:t>
      </w:r>
    </w:p>
    <w:p w:rsidR="00237EBA" w:rsidRDefault="00237EBA" w:rsidP="00A6665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Απήλπισά σου νυν˙ μη σε κλαύσω ως τον Ιωσήφ.</w:t>
      </w:r>
    </w:p>
    <w:p w:rsidR="00237EBA" w:rsidRDefault="00237EBA" w:rsidP="00A6665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Οφθαλμούς δύο είχον της Ραχήλ ζεύγλην τέκνων˙</w:t>
      </w:r>
    </w:p>
    <w:p w:rsidR="00237EBA" w:rsidRDefault="00237EBA" w:rsidP="00A6665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καν αυτόν δώρησαί μοι, εύσπλαγχνε˙ υπάρχεις γαρ</w:t>
      </w:r>
    </w:p>
    <w:p w:rsidR="00237EBA" w:rsidRDefault="00237EBA" w:rsidP="00A6665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μέγας μόνος κύριος ο σωτήρ ημών.</w:t>
      </w:r>
    </w:p>
    <w:p w:rsidR="00237EBA" w:rsidRDefault="00237EBA" w:rsidP="00A6665F">
      <w:pPr>
        <w:rPr>
          <w:rFonts w:ascii="Tahoma" w:hAnsi="Tahoma" w:cs="Tahoma"/>
          <w:color w:val="000000"/>
        </w:rPr>
      </w:pPr>
    </w:p>
    <w:p w:rsidR="00237EBA" w:rsidRDefault="00237EBA" w:rsidP="00A6665F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κς’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Λ</w:t>
      </w:r>
      <w:r>
        <w:rPr>
          <w:rFonts w:ascii="Tahoma" w:hAnsi="Tahoma" w:cs="Tahoma"/>
          <w:color w:val="000000"/>
        </w:rPr>
        <w:t xml:space="preserve">οιπόν, τέκνον, άπιθι, το μέλος το άωρον, </w:t>
      </w:r>
    </w:p>
    <w:p w:rsidR="00237EBA" w:rsidRDefault="00237EBA" w:rsidP="00A6665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μετά των συγγόνων σου»,</w:t>
      </w:r>
    </w:p>
    <w:p w:rsidR="00237EBA" w:rsidRDefault="00237EBA" w:rsidP="00A6665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έφη κλαίων ο πρεσβύτης˙ «οδηγήσει υμάς ο θεός</w:t>
      </w:r>
    </w:p>
    <w:p w:rsidR="00237EBA" w:rsidRDefault="00237EBA" w:rsidP="00A6665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Αβραάμ και Ισαάκ </w:t>
      </w:r>
    </w:p>
    <w:p w:rsidR="00237EBA" w:rsidRDefault="00237EBA" w:rsidP="00A6665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καμού Ιακώβ του πατρός υμών, τέκνα μου».</w:t>
      </w:r>
    </w:p>
    <w:p w:rsidR="00237EBA" w:rsidRDefault="00237EBA" w:rsidP="00A6665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εν τούτοις απήλθον χάριν τροφής</w:t>
      </w:r>
    </w:p>
    <w:p w:rsidR="00237EBA" w:rsidRDefault="00237EBA" w:rsidP="00A6665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εν τη Αιγύπτω εκ καινής και προσκυνούσι</w:t>
      </w:r>
    </w:p>
    <w:p w:rsidR="00237EBA" w:rsidRDefault="00237EBA" w:rsidP="00A6665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τω άνακτι φόβω πεσόντες εις γην˙</w:t>
      </w:r>
    </w:p>
    <w:p w:rsidR="00237EBA" w:rsidRDefault="00237EBA" w:rsidP="00A6665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ους βλέψας Ιωσήφ άμα τε και τον Βενιαμίν</w:t>
      </w:r>
    </w:p>
    <w:p w:rsidR="00237EBA" w:rsidRDefault="00237EBA" w:rsidP="00A6665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προς το όναρ την λύσιν των αστέρων ηρίθμει,</w:t>
      </w:r>
    </w:p>
    <w:p w:rsidR="00237EBA" w:rsidRDefault="00237EBA" w:rsidP="00A6665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σιγή ένδον ταραττόμενος προσηύχετο˙</w:t>
      </w:r>
    </w:p>
    <w:p w:rsidR="00237EBA" w:rsidRDefault="00237EBA" w:rsidP="00146F4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ο σωτήρ ημών».</w:t>
      </w:r>
    </w:p>
    <w:p w:rsidR="00237EBA" w:rsidRDefault="00237EBA" w:rsidP="00146F4F">
      <w:pPr>
        <w:rPr>
          <w:rFonts w:ascii="Tahoma" w:hAnsi="Tahoma" w:cs="Tahoma"/>
          <w:color w:val="000000"/>
        </w:rPr>
      </w:pPr>
    </w:p>
    <w:p w:rsidR="00237EBA" w:rsidRDefault="00237EBA" w:rsidP="00146F4F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κζ’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Φ</w:t>
      </w:r>
      <w:r>
        <w:rPr>
          <w:rFonts w:ascii="Tahoma" w:hAnsi="Tahoma" w:cs="Tahoma"/>
          <w:color w:val="000000"/>
        </w:rPr>
        <w:t>ρονήσεως αίματι φυκώσας το πρόσωπον</w:t>
      </w:r>
    </w:p>
    <w:p w:rsidR="00237EBA" w:rsidRDefault="00237EBA" w:rsidP="00146F4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αιδείται τα πρόσωπα</w:t>
      </w:r>
    </w:p>
    <w:p w:rsidR="00237EBA" w:rsidRDefault="00237EBA" w:rsidP="00146F4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τη φύσει ρητορεύει δικαστήριον κινήσας ψυχήν,</w:t>
      </w:r>
    </w:p>
    <w:p w:rsidR="00237EBA" w:rsidRDefault="00237EBA" w:rsidP="00146F4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λέγων τω νω˙</w:t>
      </w:r>
    </w:p>
    <w:p w:rsidR="00237EBA" w:rsidRDefault="00237EBA" w:rsidP="00146F4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«Ουχ ήμαρτον ούτοι˙ θεού έργον εγένετο˙</w:t>
      </w:r>
    </w:p>
    <w:p w:rsidR="00237EBA" w:rsidRDefault="00237EBA" w:rsidP="00146F4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αιτία μοι ούτοι των αρετών˙</w:t>
      </w:r>
    </w:p>
    <w:p w:rsidR="00237EBA" w:rsidRDefault="00237EBA" w:rsidP="00146F4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ποίον δε καύχημα θερμώς ανδρί αθλούντι,</w:t>
      </w:r>
    </w:p>
    <w:p w:rsidR="00237EBA" w:rsidRDefault="00237EBA" w:rsidP="00146F4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ει μη εκνικήσας νομίμως στεφθή;</w:t>
      </w:r>
    </w:p>
    <w:p w:rsidR="00237EBA" w:rsidRDefault="00237EBA" w:rsidP="00146F4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Χορόν αδελφικόν τις τοιούτον ου προσκυνεί;</w:t>
      </w:r>
    </w:p>
    <w:p w:rsidR="00237EBA" w:rsidRDefault="00237EBA" w:rsidP="00146F4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δάκρυα, σιωπάτε˙ ούπω θέλω γνωσθήναι˙</w:t>
      </w:r>
    </w:p>
    <w:p w:rsidR="00237EBA" w:rsidRDefault="00237EBA" w:rsidP="00146F4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οφθαλμοί, γλώτταν μη νικήσητε, σιγή δ’ εύξασθε˙</w:t>
      </w:r>
    </w:p>
    <w:p w:rsidR="00237EBA" w:rsidRDefault="00237EBA" w:rsidP="00146F4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ο σωτήρ ημών».</w:t>
      </w:r>
    </w:p>
    <w:p w:rsidR="00237EBA" w:rsidRDefault="00237EBA" w:rsidP="00146F4F">
      <w:pPr>
        <w:rPr>
          <w:rFonts w:ascii="Tahoma" w:hAnsi="Tahoma" w:cs="Tahoma"/>
          <w:color w:val="000000"/>
        </w:rPr>
      </w:pPr>
    </w:p>
    <w:p w:rsidR="00237EBA" w:rsidRDefault="00237EBA" w:rsidP="00146F4F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κη’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Α</w:t>
      </w:r>
      <w:r>
        <w:rPr>
          <w:rFonts w:ascii="Tahoma" w:hAnsi="Tahoma" w:cs="Tahoma"/>
          <w:color w:val="000000"/>
        </w:rPr>
        <w:t>υταίς ιδείν όψεσι», φησί, «πώς τεχνάσωμαι</w:t>
      </w:r>
    </w:p>
    <w:p w:rsidR="00237EBA" w:rsidRDefault="00237EBA" w:rsidP="00146F4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τον πατρικόν ήλιον;</w:t>
      </w:r>
    </w:p>
    <w:p w:rsidR="00237EBA" w:rsidRDefault="00237EBA" w:rsidP="00146F4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Της μητρός μου γαρ γινώσκω την σελήνην</w:t>
      </w:r>
    </w:p>
    <w:p w:rsidR="00237EBA" w:rsidRDefault="00237EBA" w:rsidP="00146F4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εν τη άνω αυλή ούσαν σεμνώς.</w:t>
      </w:r>
    </w:p>
    <w:p w:rsidR="00237EBA" w:rsidRDefault="00237EBA" w:rsidP="00146F4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Τα άστρα καλύπτει ως νεφέλη τον οίκόν μου.</w:t>
      </w:r>
    </w:p>
    <w:p w:rsidR="00237EBA" w:rsidRDefault="00237EBA" w:rsidP="00146F4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Παράσχω τον σίτον τοις αδελφοίς</w:t>
      </w:r>
    </w:p>
    <w:p w:rsidR="00237EBA" w:rsidRDefault="00237EBA" w:rsidP="00146F4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σίτω τον Βενιαμίν νυν δελεάσω</w:t>
      </w:r>
    </w:p>
    <w:p w:rsidR="00237EBA" w:rsidRDefault="00237EBA" w:rsidP="00146F4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ως δέλεαρ το κόνδυ μαρσίππω βαλών˙</w:t>
      </w:r>
    </w:p>
    <w:p w:rsidR="00237EBA" w:rsidRDefault="00237EBA" w:rsidP="00146F4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τη εμή κλοπή θηραθήσεται ον ποθώ˙</w:t>
      </w:r>
    </w:p>
    <w:p w:rsidR="00237EBA" w:rsidRDefault="00237EBA" w:rsidP="00146F4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ταύτά μοι καλώς έσται εν κακούργω αγάπη˙</w:t>
      </w:r>
    </w:p>
    <w:p w:rsidR="00237EBA" w:rsidRDefault="00237EBA" w:rsidP="00146F4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Χανανείς φάγονται και πίονται και κράξονται˙</w:t>
      </w:r>
    </w:p>
    <w:p w:rsidR="00237EBA" w:rsidRDefault="00237EBA" w:rsidP="00146F4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¨μέγας μόνος κύριος ο σωτήρ ημών¨».</w:t>
      </w:r>
    </w:p>
    <w:p w:rsidR="00237EBA" w:rsidRDefault="00237EBA" w:rsidP="00146F4F">
      <w:pPr>
        <w:rPr>
          <w:rFonts w:ascii="Tahoma" w:hAnsi="Tahoma" w:cs="Tahoma"/>
          <w:color w:val="000000"/>
        </w:rPr>
      </w:pPr>
    </w:p>
    <w:p w:rsidR="00237EBA" w:rsidRDefault="00237EBA" w:rsidP="00146F4F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κθ’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Β</w:t>
      </w:r>
      <w:r>
        <w:rPr>
          <w:rFonts w:ascii="Tahoma" w:hAnsi="Tahoma" w:cs="Tahoma"/>
          <w:color w:val="000000"/>
        </w:rPr>
        <w:t>ραχέα σκεψάμενος τα κατά διάνοιαν εις έργα προέβησαν,</w:t>
      </w:r>
    </w:p>
    <w:p w:rsidR="00237EBA" w:rsidRDefault="00237EBA" w:rsidP="00146F4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ούς είπε κατασκόπους</w:t>
      </w:r>
    </w:p>
    <w:p w:rsidR="00237EBA" w:rsidRDefault="00237EBA" w:rsidP="00146F4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προς εστίασιν ώσπερ φίλους ποιεί αναπεσείν˙</w:t>
      </w:r>
    </w:p>
    <w:p w:rsidR="00237EBA" w:rsidRDefault="00237EBA" w:rsidP="00146F4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μέσον του δείπνου τα της άγρας εσκεύαζεν</w:t>
      </w:r>
    </w:p>
    <w:p w:rsidR="00237EBA" w:rsidRDefault="00237EBA" w:rsidP="00146F4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εν τω λεληθότι δούλω ειπών˙</w:t>
      </w:r>
    </w:p>
    <w:p w:rsidR="00237EBA" w:rsidRDefault="00237EBA" w:rsidP="00146F4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«Των αριστούντων συν εμοί πλήσας του σίτου</w:t>
      </w:r>
    </w:p>
    <w:p w:rsidR="00237EBA" w:rsidRDefault="00237EBA" w:rsidP="00146F4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τους τούτων μαρσίππους, ένδον του μικρού, </w:t>
      </w:r>
    </w:p>
    <w:p w:rsidR="00237EBA" w:rsidRDefault="00237EBA" w:rsidP="00146F4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ου φήμη Βενιαμίν, εις τον μάρσιππον τον αυτού,</w:t>
      </w:r>
    </w:p>
    <w:p w:rsidR="00237EBA" w:rsidRDefault="00237EBA" w:rsidP="00146F4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εν ώ πίνω το κόνδυ έμβαλε λάθρα πάντων».</w:t>
      </w:r>
    </w:p>
    <w:p w:rsidR="00237EBA" w:rsidRDefault="00237EBA" w:rsidP="00146F4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πληρών πράγματα τα ρήματα εκραύγαζε˙</w:t>
      </w:r>
    </w:p>
    <w:p w:rsidR="00237EBA" w:rsidRDefault="00237EBA" w:rsidP="00981EC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ο σωτήρ ημών».</w:t>
      </w:r>
    </w:p>
    <w:p w:rsidR="00237EBA" w:rsidRDefault="00237EBA" w:rsidP="00981EC4">
      <w:pPr>
        <w:rPr>
          <w:rFonts w:ascii="Tahoma" w:hAnsi="Tahoma" w:cs="Tahoma"/>
          <w:color w:val="000000"/>
        </w:rPr>
      </w:pPr>
    </w:p>
    <w:p w:rsidR="00237EBA" w:rsidRDefault="00237EBA" w:rsidP="00981EC4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λ’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Η</w:t>
      </w:r>
      <w:r>
        <w:rPr>
          <w:rFonts w:ascii="Tahoma" w:hAnsi="Tahoma" w:cs="Tahoma"/>
          <w:color w:val="000000"/>
        </w:rPr>
        <w:t>ν νήμα και δίκτυον τω νέω το δρώμενον,</w:t>
      </w:r>
    </w:p>
    <w:p w:rsidR="00237EBA" w:rsidRDefault="00237EBA" w:rsidP="00981EC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ου σίτου εμπόριον˙</w:t>
      </w:r>
    </w:p>
    <w:p w:rsidR="00237EBA" w:rsidRDefault="00237EBA" w:rsidP="00981EC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ην γαρ τούτον θεωρήσαι αυλιζόμενον</w:t>
      </w:r>
    </w:p>
    <w:p w:rsidR="00237EBA" w:rsidRDefault="00237EBA" w:rsidP="00981EC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ως εν ζώγρω κρυπτώ δόλους στοργής</w:t>
      </w:r>
    </w:p>
    <w:p w:rsidR="00237EBA" w:rsidRDefault="00237EBA" w:rsidP="00981EC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πάντας εξ ίσου μεμφόμενον ως κλέψαντας</w:t>
      </w:r>
    </w:p>
    <w:p w:rsidR="00237EBA" w:rsidRDefault="00237EBA" w:rsidP="00981EC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τον κλέψαντα πάντας τρόπω σοφώ.</w:t>
      </w:r>
    </w:p>
    <w:p w:rsidR="00237EBA" w:rsidRDefault="00237EBA" w:rsidP="00981EC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Τί γαρ; Βαινόντων καθ’ οδόν των μειρακίσκων</w:t>
      </w:r>
    </w:p>
    <w:p w:rsidR="00237EBA" w:rsidRDefault="00237EBA" w:rsidP="00981EC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παις ήλθε δρομαίος τοιαύτα βοών˙</w:t>
      </w:r>
    </w:p>
    <w:p w:rsidR="00237EBA" w:rsidRDefault="00237EBA" w:rsidP="00981EC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«Κακούργοι πονηροί, κλέπται δόλιοι, τολμηροί˙</w:t>
      </w:r>
    </w:p>
    <w:p w:rsidR="00237EBA" w:rsidRDefault="00237EBA" w:rsidP="00981EC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τις εσύλησεν, είπη, το του άνακτος κόνδυ;</w:t>
      </w:r>
    </w:p>
    <w:p w:rsidR="00237EBA" w:rsidRDefault="00237EBA" w:rsidP="00981EC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Τα δεινά ήδη υμάς έφθασαν, καν κράξετε˙</w:t>
      </w:r>
    </w:p>
    <w:p w:rsidR="00237EBA" w:rsidRDefault="00237EBA" w:rsidP="00BC53E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¨μέγας μόνος κύριος ο σωτήρ ημών¨».</w:t>
      </w:r>
    </w:p>
    <w:p w:rsidR="00237EBA" w:rsidRDefault="00237EBA" w:rsidP="00BC53EF">
      <w:pPr>
        <w:rPr>
          <w:rFonts w:ascii="Tahoma" w:hAnsi="Tahoma" w:cs="Tahoma"/>
          <w:color w:val="000000"/>
        </w:rPr>
      </w:pPr>
    </w:p>
    <w:p w:rsidR="00237EBA" w:rsidRDefault="00237EBA" w:rsidP="00BC53EF">
      <w:pPr>
        <w:rPr>
          <w:rFonts w:ascii="Tahoma" w:hAnsi="Tahoma" w:cs="Tahoma"/>
          <w:color w:val="000000"/>
        </w:rPr>
      </w:pPr>
    </w:p>
    <w:p w:rsidR="00237EBA" w:rsidRDefault="00237EBA" w:rsidP="00BC53EF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λα’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Τ</w:t>
      </w:r>
      <w:r>
        <w:rPr>
          <w:rFonts w:ascii="Tahoma" w:hAnsi="Tahoma" w:cs="Tahoma"/>
          <w:color w:val="000000"/>
        </w:rPr>
        <w:t>ρομέοντες ίσταντο ως άπαξ ευράμενοι ανέγκλητον</w:t>
      </w:r>
    </w:p>
    <w:p w:rsidR="00237EBA" w:rsidRDefault="00237EBA" w:rsidP="00BC53E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έγκλημα</w:t>
      </w:r>
    </w:p>
    <w:p w:rsidR="00237EBA" w:rsidRDefault="00237EBA" w:rsidP="00BC53E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φησί τω εκζητούντι˙</w:t>
      </w:r>
    </w:p>
    <w:p w:rsidR="00237EBA" w:rsidRDefault="00237EBA" w:rsidP="00BC53E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«Ανερεύνησαν ως θέλεις ημάς˙ πάντες εσμέν˙</w:t>
      </w:r>
    </w:p>
    <w:p w:rsidR="00237EBA" w:rsidRDefault="00237EBA" w:rsidP="00BC53E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 κόνδυ εύρης, αίμα χέε του κλέψαντος,</w:t>
      </w:r>
    </w:p>
    <w:p w:rsidR="00237EBA" w:rsidRDefault="00237EBA" w:rsidP="00BC53E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οικέτας δε λάβε πάντας ημάς˙</w:t>
      </w:r>
    </w:p>
    <w:p w:rsidR="00237EBA" w:rsidRDefault="00237EBA" w:rsidP="00BC53E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τους μαρσίππους καθελών κρίσει ερεύνα˙»</w:t>
      </w:r>
    </w:p>
    <w:p w:rsidR="00237EBA" w:rsidRDefault="00237EBA" w:rsidP="00BC53E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εγέλων δε τον άνδρα αγνοίας σκοπώ˙</w:t>
      </w:r>
    </w:p>
    <w:p w:rsidR="00237EBA" w:rsidRDefault="00237EBA" w:rsidP="00BC53E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εγγίσας δε λοιπόν τω μαρσίππω Βενιαμίν</w:t>
      </w:r>
    </w:p>
    <w:p w:rsidR="00237EBA" w:rsidRDefault="00237EBA" w:rsidP="00BC53E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εκεί εύρε το κόνδυ, και σαλπίζουσι θρήνον˙</w:t>
      </w:r>
    </w:p>
    <w:p w:rsidR="00237EBA" w:rsidRDefault="00237EBA" w:rsidP="00BC53E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«Ιακώβ, κλαύσον ημάς άπαντας και κραύγασον˙</w:t>
      </w:r>
    </w:p>
    <w:p w:rsidR="00237EBA" w:rsidRDefault="00237EBA" w:rsidP="0010204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¨μέγας μόνος κύριος ο σωτήρ ημών¨».</w:t>
      </w:r>
    </w:p>
    <w:p w:rsidR="00237EBA" w:rsidRDefault="00237EBA" w:rsidP="00BC53EF">
      <w:pPr>
        <w:rPr>
          <w:rFonts w:ascii="Tahoma" w:hAnsi="Tahoma" w:cs="Tahoma"/>
          <w:color w:val="000000"/>
        </w:rPr>
      </w:pPr>
    </w:p>
    <w:p w:rsidR="00237EBA" w:rsidRDefault="00237EBA" w:rsidP="00BC53EF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λβ’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Ό</w:t>
      </w:r>
      <w:r>
        <w:rPr>
          <w:rFonts w:ascii="Tahoma" w:hAnsi="Tahoma" w:cs="Tahoma"/>
          <w:color w:val="000000"/>
        </w:rPr>
        <w:t>λοι μορφήν τύπτοντες στυγνοί επανέστρεψαν</w:t>
      </w:r>
    </w:p>
    <w:p w:rsidR="00237EBA" w:rsidRDefault="00237EBA" w:rsidP="0010204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συν γόμοις εις Αίγυπτον, </w:t>
      </w:r>
    </w:p>
    <w:p w:rsidR="00237EBA" w:rsidRDefault="00237EBA" w:rsidP="0010204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οι μη κλέψαντες ως κλέπται,</w:t>
      </w:r>
    </w:p>
    <w:p w:rsidR="00237EBA" w:rsidRDefault="00237EBA" w:rsidP="0010204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ους ο πάνσοφος θεωρών σκυθρωπούς πάσχει ψυχήν˙</w:t>
      </w:r>
    </w:p>
    <w:p w:rsidR="00237EBA" w:rsidRDefault="00237EBA" w:rsidP="0010204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τούτων το δέος αποκόπτων προσήγγισεν</w:t>
      </w:r>
    </w:p>
    <w:p w:rsidR="00237EBA" w:rsidRDefault="00237EBA" w:rsidP="0010204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εν μέσω συγγόνων˙</w:t>
      </w:r>
    </w:p>
    <w:p w:rsidR="00237EBA" w:rsidRDefault="00237EBA" w:rsidP="0010204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φόβω δ’ αυτοί είδον αυτόν ως αστραπήν˙</w:t>
      </w:r>
    </w:p>
    <w:p w:rsidR="00237EBA" w:rsidRDefault="00237EBA" w:rsidP="0010204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προσκυνούσι δουλείαν προ ψόγου κυρούντες αυτώ˙</w:t>
      </w:r>
    </w:p>
    <w:p w:rsidR="00237EBA" w:rsidRDefault="00237EBA" w:rsidP="0010204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 άναξ δε ορών παραλήπτους τους αδελφούς</w:t>
      </w:r>
    </w:p>
    <w:p w:rsidR="00237EBA" w:rsidRDefault="00237EBA" w:rsidP="0010204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ασφαλίζεται κλείθρα και ανοίγει τα ρείθρα˙</w:t>
      </w:r>
    </w:p>
    <w:p w:rsidR="00237EBA" w:rsidRDefault="00237EBA" w:rsidP="0010204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ποταμούς όμμασι μιμούμενος εκραύγαζε˙</w:t>
      </w:r>
    </w:p>
    <w:p w:rsidR="00237EBA" w:rsidRDefault="00237EBA" w:rsidP="0010204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ο σωτήρ ημών.</w:t>
      </w:r>
    </w:p>
    <w:p w:rsidR="00237EBA" w:rsidRDefault="00237EBA" w:rsidP="00102040">
      <w:pPr>
        <w:rPr>
          <w:rFonts w:ascii="Tahoma" w:hAnsi="Tahoma" w:cs="Tahoma"/>
          <w:color w:val="000000"/>
        </w:rPr>
      </w:pPr>
    </w:p>
    <w:p w:rsidR="00237EBA" w:rsidRDefault="00237EBA" w:rsidP="00102040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λγ’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Ν</w:t>
      </w:r>
      <w:r>
        <w:rPr>
          <w:rFonts w:ascii="Tahoma" w:hAnsi="Tahoma" w:cs="Tahoma"/>
          <w:color w:val="000000"/>
        </w:rPr>
        <w:t>υν τί», φησί, «φθέγξωμαι; Θαρρήσω, τις πέφυκα;</w:t>
      </w:r>
    </w:p>
    <w:p w:rsidR="00237EBA" w:rsidRDefault="00237EBA" w:rsidP="0010204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Ελέγξω, τί πέλουσι;</w:t>
      </w:r>
      <w:r>
        <w:rPr>
          <w:rFonts w:ascii="Tahoma" w:hAnsi="Tahoma" w:cs="Tahoma"/>
          <w:color w:val="000000"/>
        </w:rPr>
        <w:tab/>
      </w:r>
    </w:p>
    <w:p w:rsidR="00237EBA" w:rsidRDefault="00237EBA" w:rsidP="0010204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κυματούνταί μου τα σπλάγχνα˙ ου χωρεί μου την χαράν</w:t>
      </w:r>
    </w:p>
    <w:p w:rsidR="00237EBA" w:rsidRDefault="00237EBA" w:rsidP="0010204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η ψυχή μείναι ροπήν.</w:t>
      </w:r>
    </w:p>
    <w:p w:rsidR="00237EBA" w:rsidRDefault="00237EBA" w:rsidP="0010204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Νικώμαι, ου νήφω και μεθύω τω φίλτρω μου˙</w:t>
      </w:r>
    </w:p>
    <w:p w:rsidR="00237EBA" w:rsidRDefault="00237EBA" w:rsidP="0010204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εμού η βραδύτης τούτους λυπεί».</w:t>
      </w:r>
    </w:p>
    <w:p w:rsidR="00237EBA" w:rsidRDefault="00237EBA" w:rsidP="0010204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Μήπω δε στέξας την χαράν άφνω ανοίγει</w:t>
      </w:r>
    </w:p>
    <w:p w:rsidR="00237EBA" w:rsidRDefault="00237EBA" w:rsidP="0010204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ώσπερ μαργαρίτης οφθείς εκβοά˙</w:t>
      </w:r>
    </w:p>
    <w:p w:rsidR="00237EBA" w:rsidRDefault="00237EBA" w:rsidP="0010204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«Εγώ ειμί αυτός, αδελφοί μου, ο Ιωσήφ˙</w:t>
      </w:r>
    </w:p>
    <w:p w:rsidR="00237EBA" w:rsidRDefault="00237EBA" w:rsidP="0010204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αποδύσασθε αιδώ και ενδύσασθε σθένος˙</w:t>
      </w:r>
    </w:p>
    <w:p w:rsidR="00237EBA" w:rsidRDefault="00237EBA" w:rsidP="0010204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τω θεώ δόξαν αναπέμψωμεν κραυγάζοντες˙</w:t>
      </w:r>
    </w:p>
    <w:p w:rsidR="00237EBA" w:rsidRDefault="00237EBA" w:rsidP="00C22EE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¨μέγας μόνος κύριος ο σωτήρ ημών¨».</w:t>
      </w:r>
    </w:p>
    <w:p w:rsidR="00237EBA" w:rsidRDefault="00237EBA" w:rsidP="00C22EEE">
      <w:pPr>
        <w:rPr>
          <w:rFonts w:ascii="Tahoma" w:hAnsi="Tahoma" w:cs="Tahoma"/>
          <w:color w:val="000000"/>
        </w:rPr>
      </w:pPr>
    </w:p>
    <w:p w:rsidR="00237EBA" w:rsidRDefault="00237EBA" w:rsidP="00C22EEE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λδ’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Ρ</w:t>
      </w:r>
      <w:r>
        <w:rPr>
          <w:rFonts w:ascii="Tahoma" w:hAnsi="Tahoma" w:cs="Tahoma"/>
          <w:color w:val="000000"/>
        </w:rPr>
        <w:t>ιζώσω τον πόθον μου, φιλήσω τα όμματα υμών</w:t>
      </w:r>
    </w:p>
    <w:p w:rsidR="00237EBA" w:rsidRDefault="00237EBA" w:rsidP="00C22EE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τα στόματα˙</w:t>
      </w:r>
    </w:p>
    <w:p w:rsidR="00237EBA" w:rsidRDefault="00237EBA" w:rsidP="00C22EE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ευφρανθώ, χορεύσω, ότι βασιλεία μού εστέ, αδελφοί,</w:t>
      </w:r>
    </w:p>
    <w:p w:rsidR="00237EBA" w:rsidRDefault="00237EBA" w:rsidP="00C22EE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από του νυν.</w:t>
      </w:r>
    </w:p>
    <w:p w:rsidR="00237EBA" w:rsidRDefault="00237EBA" w:rsidP="00C22EE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Εμέ μη αιδείσθε, μη φοβείσθε˙</w:t>
      </w:r>
    </w:p>
    <w:p w:rsidR="00237EBA" w:rsidRDefault="00237EBA" w:rsidP="00C22EE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εγώ ειμί ο δεύτερος Άβελ, ζων Ιωσήφ˙</w:t>
      </w:r>
    </w:p>
    <w:p w:rsidR="00237EBA" w:rsidRDefault="00237EBA" w:rsidP="00C22EE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ρίψαντες τρόμον αφ’ υμών τον εκ του Κάϊν</w:t>
      </w:r>
    </w:p>
    <w:p w:rsidR="00237EBA" w:rsidRDefault="00237EBA" w:rsidP="00C22EE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πορεύθητε και τον πατέρα ημών</w:t>
      </w:r>
    </w:p>
    <w:p w:rsidR="00237EBA" w:rsidRDefault="00237EBA" w:rsidP="00C22EE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αγάγετε προς με, ίν’ εγκύψη ουχί εμοί,</w:t>
      </w:r>
    </w:p>
    <w:p w:rsidR="00237EBA" w:rsidRDefault="00237EBA" w:rsidP="00C22EE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αλλά τη πορφυρίδι και τω ταύτης δοτήρι˙</w:t>
      </w:r>
    </w:p>
    <w:p w:rsidR="00237EBA" w:rsidRDefault="00237EBA" w:rsidP="00C22EE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εμέ όψεσι θεώμενος κεκράξεται˙</w:t>
      </w:r>
    </w:p>
    <w:p w:rsidR="00237EBA" w:rsidRDefault="00237EBA" w:rsidP="00F645F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¨μέγας μόνος κύριος ο σωτήρ ημών¨».</w:t>
      </w:r>
    </w:p>
    <w:p w:rsidR="00237EBA" w:rsidRDefault="00237EBA" w:rsidP="00F645F6">
      <w:pPr>
        <w:rPr>
          <w:rFonts w:ascii="Tahoma" w:hAnsi="Tahoma" w:cs="Tahoma"/>
          <w:color w:val="000000"/>
        </w:rPr>
      </w:pPr>
    </w:p>
    <w:p w:rsidR="00237EBA" w:rsidRDefault="00237EBA" w:rsidP="00F645F6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λε’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Ω</w:t>
      </w:r>
      <w:r>
        <w:rPr>
          <w:rFonts w:ascii="Tahoma" w:hAnsi="Tahoma" w:cs="Tahoma"/>
          <w:color w:val="000000"/>
        </w:rPr>
        <w:t>ς ουν κατεφίλησαν αλλήλους,</w:t>
      </w:r>
    </w:p>
    <w:p w:rsidR="00237EBA" w:rsidRDefault="00237EBA" w:rsidP="00F645F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εξώρμησαν σπουδή εις τα ίδια˙</w:t>
      </w:r>
    </w:p>
    <w:p w:rsidR="00237EBA" w:rsidRDefault="00237EBA" w:rsidP="00F645F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ους ορών ο γηραλέος νέος γέγονεν</w:t>
      </w:r>
    </w:p>
    <w:p w:rsidR="00237EBA" w:rsidRDefault="00237EBA" w:rsidP="00F645F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ως ιδών τους υιούς, ούτως βοών˙</w:t>
      </w:r>
    </w:p>
    <w:p w:rsidR="00237EBA" w:rsidRDefault="00237EBA" w:rsidP="00F645F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«Αεί σε δοξάζω, ο θεός μου, </w:t>
      </w:r>
    </w:p>
    <w:p w:rsidR="00237EBA" w:rsidRDefault="00237EBA" w:rsidP="00F645F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 πάντοτε εμέ περιέπων και τους εμούς˙»</w:t>
      </w:r>
    </w:p>
    <w:p w:rsidR="00237EBA" w:rsidRDefault="00237EBA" w:rsidP="00F645F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 Συμεών δε προς αυτόν έφη˙ «Ώ πάτερ,</w:t>
      </w:r>
    </w:p>
    <w:p w:rsidR="00237EBA" w:rsidRDefault="00237EBA" w:rsidP="00F645F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χαράν σοι μηνύω˙ πορεύου, σπεύδε˙</w:t>
      </w:r>
    </w:p>
    <w:p w:rsidR="00237EBA" w:rsidRDefault="00237EBA" w:rsidP="00F645F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ιδέ τον Ιωσήφ βασιλέα και μη λυπού˙»</w:t>
      </w:r>
    </w:p>
    <w:p w:rsidR="00237EBA" w:rsidRDefault="00237EBA" w:rsidP="00F645F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προς ον έφη ο πρέσβυς˙ «Εγγελάς μοι, ώ τέκνον˙</w:t>
      </w:r>
    </w:p>
    <w:p w:rsidR="00237EBA" w:rsidRDefault="00237EBA" w:rsidP="00F645F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τω θεώ κρύψαι σου τα σφάλματα και βόησον˙</w:t>
      </w:r>
    </w:p>
    <w:p w:rsidR="00237EBA" w:rsidRDefault="00237EBA" w:rsidP="00F645F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¨μέγας μόνος κύριος ο σωτήρ ημών¨».</w:t>
      </w:r>
    </w:p>
    <w:p w:rsidR="00237EBA" w:rsidRDefault="00237EBA" w:rsidP="00F645F6">
      <w:pPr>
        <w:rPr>
          <w:rFonts w:ascii="Tahoma" w:hAnsi="Tahoma" w:cs="Tahoma"/>
          <w:color w:val="000000"/>
        </w:rPr>
      </w:pPr>
    </w:p>
    <w:p w:rsidR="00237EBA" w:rsidRDefault="00237EBA" w:rsidP="00F645F6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λς’</w:t>
      </w:r>
      <w:r>
        <w:rPr>
          <w:rFonts w:ascii="Tahoma" w:hAnsi="Tahoma" w:cs="Tahoma"/>
          <w:color w:val="000000"/>
        </w:rPr>
        <w:tab/>
        <w:t>«</w:t>
      </w:r>
      <w:r>
        <w:rPr>
          <w:rFonts w:ascii="Tahoma" w:hAnsi="Tahoma" w:cs="Tahoma"/>
          <w:b/>
          <w:bCs/>
          <w:color w:val="000000"/>
        </w:rPr>
        <w:t>Μ</w:t>
      </w:r>
      <w:r>
        <w:rPr>
          <w:rFonts w:ascii="Tahoma" w:hAnsi="Tahoma" w:cs="Tahoma"/>
          <w:color w:val="000000"/>
        </w:rPr>
        <w:t>η δίσταζε, πίστευε», οι νέοι εβόησαν φιλούντες τα γόνατα</w:t>
      </w:r>
    </w:p>
    <w:p w:rsidR="00237EBA" w:rsidRDefault="00237EBA" w:rsidP="00F645F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του πατρός αυτών, και πάντα τα ρηθέντα διηγούνται αυτώ.</w:t>
      </w:r>
    </w:p>
    <w:p w:rsidR="00237EBA" w:rsidRDefault="00237EBA" w:rsidP="00F645F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 Ιακώβ</w:t>
      </w:r>
    </w:p>
    <w:p w:rsidR="00237EBA" w:rsidRDefault="00237EBA" w:rsidP="00F645F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ακούσας ηγέρθη και ως βρέφο εσκίρτησε˙</w:t>
      </w:r>
    </w:p>
    <w:p w:rsidR="00237EBA" w:rsidRDefault="00237EBA" w:rsidP="00F645F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 γήρας της κάρας υπερβαλών</w:t>
      </w:r>
    </w:p>
    <w:p w:rsidR="00237EBA" w:rsidRDefault="00237EBA" w:rsidP="00F645F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έσπευδεν ως ο Αβραάμ επαγγελίαν</w:t>
      </w:r>
    </w:p>
    <w:p w:rsidR="00237EBA" w:rsidRDefault="00237EBA" w:rsidP="00F645F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του τέκνου ακούσας˙ το πένθος λιπών˙</w:t>
      </w:r>
    </w:p>
    <w:p w:rsidR="00237EBA" w:rsidRDefault="00237EBA" w:rsidP="00F645F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«Εξέλθωμεν», φησί, «ραθυμίας νύκτα˙ μηδείς</w:t>
      </w:r>
    </w:p>
    <w:p w:rsidR="00237EBA" w:rsidRDefault="00237EBA" w:rsidP="00F645F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φοβηθείτω, διότι ταύτην</w:t>
      </w:r>
    </w:p>
    <w:p w:rsidR="00237EBA" w:rsidRDefault="00237EBA" w:rsidP="00F645F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εκ των ομμάτων των εμών κύριος εδίωξεν˙ υπάρχει γαρ</w:t>
      </w:r>
    </w:p>
    <w:p w:rsidR="00237EBA" w:rsidRDefault="00237EBA" w:rsidP="00F645F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μέγας μόνος κύριος ο σωτήρ ημών.</w:t>
      </w:r>
    </w:p>
    <w:p w:rsidR="00237EBA" w:rsidRDefault="00237EBA" w:rsidP="00F645F6">
      <w:pPr>
        <w:rPr>
          <w:rFonts w:ascii="Tahoma" w:hAnsi="Tahoma" w:cs="Tahoma"/>
          <w:color w:val="000000"/>
        </w:rPr>
      </w:pPr>
    </w:p>
    <w:p w:rsidR="00237EBA" w:rsidRDefault="00237EBA" w:rsidP="00F645F6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λζ’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Α</w:t>
      </w:r>
      <w:r>
        <w:rPr>
          <w:rFonts w:ascii="Tahoma" w:hAnsi="Tahoma" w:cs="Tahoma"/>
          <w:color w:val="000000"/>
        </w:rPr>
        <w:t xml:space="preserve">νέτειλεν ήδη μοι ημέρα η έχουσα ωρών δωδεκάωρον, </w:t>
      </w:r>
    </w:p>
    <w:p w:rsidR="00237EBA" w:rsidRDefault="00237EBA" w:rsidP="00F645F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λογική των εμών τέκνων το ισάριθμον και ισόφωτον φως˙</w:t>
      </w:r>
    </w:p>
    <w:p w:rsidR="00237EBA" w:rsidRDefault="00237EBA" w:rsidP="00F645F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τα απλανή</w:t>
      </w:r>
    </w:p>
    <w:p w:rsidR="00237EBA" w:rsidRDefault="00237EBA" w:rsidP="00F645F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τα του θεού έργα απαγγέλλων ου παύσομαι˙</w:t>
      </w:r>
    </w:p>
    <w:p w:rsidR="00237EBA" w:rsidRDefault="00237EBA" w:rsidP="00F645F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φευγέτω ο φθόνος εκ των εμών˙</w:t>
      </w:r>
    </w:p>
    <w:p w:rsidR="00237EBA" w:rsidRDefault="00237EBA" w:rsidP="00F645F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κατά γαρ ώραν φαίνει τη πανημέρω</w:t>
      </w:r>
    </w:p>
    <w:p w:rsidR="00237EBA" w:rsidRDefault="00237EBA" w:rsidP="00F645F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τέκνον παρέσχεν εμοί ο θεός˙</w:t>
      </w:r>
    </w:p>
    <w:p w:rsidR="00237EBA" w:rsidRDefault="00237EBA" w:rsidP="00F645F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που πέλει η Ραχήλ, ίνα ίδη τον εξ αυτής</w:t>
      </w:r>
    </w:p>
    <w:p w:rsidR="00237EBA" w:rsidRDefault="00237EBA" w:rsidP="00F645F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εκ νεκρών αναστάντα, ον ο πλάστης εγείρας</w:t>
      </w:r>
    </w:p>
    <w:p w:rsidR="00237EBA" w:rsidRDefault="00237EBA" w:rsidP="00F645F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Ιωσήφ ζώντα εχαρίσατο; Υπάρχει γαρ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μέγας μόνος κύριος ο σωτήρ ημών».</w:t>
      </w:r>
    </w:p>
    <w:p w:rsidR="00237EBA" w:rsidRDefault="00237EBA" w:rsidP="00F645F6">
      <w:pPr>
        <w:rPr>
          <w:rFonts w:ascii="Tahoma" w:hAnsi="Tahoma" w:cs="Tahoma"/>
          <w:color w:val="000000"/>
        </w:rPr>
      </w:pPr>
    </w:p>
    <w:p w:rsidR="00237EBA" w:rsidRDefault="00237EBA" w:rsidP="00F645F6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λη’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Ν</w:t>
      </w:r>
      <w:r>
        <w:rPr>
          <w:rFonts w:ascii="Tahoma" w:hAnsi="Tahoma" w:cs="Tahoma"/>
          <w:color w:val="000000"/>
        </w:rPr>
        <w:t>υν ο γέρων τοις μείραξιν εφάμιλλος ώδευεν,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επί την Αίγυπτον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την πορείαν ποιουμένων θεωρήσαι ην εκεί,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πώς σκιρτών εις τω ενί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έριζον˙ τα κτήνη ενωθούντες προέκοπτον˙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ην δε και σκοπήσαι τον Ιακώβ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διεζωσμένον την οσφύν και βακτηρίαν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κρατούντα και ώσπερ δρομαία σποηδή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προβαίνοντα και τους συνοδεύοντας συν αυτώ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ερωτώντα το μήκος της οδού, γαυριώντα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αεί άνω προσανέχοντα και κράζοντα˙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ο σωτήρ ημών».</w:t>
      </w:r>
    </w:p>
    <w:p w:rsidR="00237EBA" w:rsidRDefault="00237EBA" w:rsidP="001E336C">
      <w:pPr>
        <w:rPr>
          <w:rFonts w:ascii="Tahoma" w:hAnsi="Tahoma" w:cs="Tahoma"/>
          <w:color w:val="000000"/>
        </w:rPr>
      </w:pPr>
    </w:p>
    <w:p w:rsidR="00237EBA" w:rsidRDefault="00237EBA" w:rsidP="001E336C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λθ’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Ό</w:t>
      </w:r>
      <w:r>
        <w:rPr>
          <w:rFonts w:ascii="Tahoma" w:hAnsi="Tahoma" w:cs="Tahoma"/>
          <w:color w:val="000000"/>
        </w:rPr>
        <w:t>τε ουν κατέλαβον την Αίγυπτον, έλαμψεν ο άναξ ως ήλιος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πλακείς εν τω τραχήλω του πατρός αυτού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κατεφίλει αυτόν δακρυρροών.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«Εμέ τω θεώ σου», φησί, «πάτερ, εδάνεισας,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καγώ ταις ευχαίς σου καρποφορώ˙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 δε κεφάλαιον διπλούν εύρες συν τόκω».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Προς ον ο πρεσβύτης δακρύων βοά˙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«πόθεν μοι έλαμψας; Από γης ή εξ ουρανού,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εκ νεκρών ή εκ ζώντων; Ποίος θηρ έτεκέν σε;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Ταύτα του κτίστου τα τεράστια˙ υπάρχει γαρ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μέγας μόνος κύριος ο σωτήρ ημών».</w:t>
      </w:r>
    </w:p>
    <w:p w:rsidR="00237EBA" w:rsidRDefault="00237EBA" w:rsidP="001E336C">
      <w:pPr>
        <w:rPr>
          <w:rFonts w:ascii="Tahoma" w:hAnsi="Tahoma" w:cs="Tahoma"/>
          <w:color w:val="000000"/>
        </w:rPr>
      </w:pPr>
    </w:p>
    <w:p w:rsidR="00237EBA" w:rsidRDefault="00237EBA" w:rsidP="001E336C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μ’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>Υ</w:t>
      </w:r>
      <w:r>
        <w:rPr>
          <w:rFonts w:ascii="Tahoma" w:hAnsi="Tahoma" w:cs="Tahoma"/>
          <w:color w:val="000000"/>
        </w:rPr>
        <w:t>μνήσωμεν ψάλλοντες τον κτίστην της κτίσεως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τοιαύτα παρέχοντα˙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την αυτού γαρ ευσπλαγχνίαν ικετεύοντας περιέπει ημάς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δια παντός.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Οι άνθρωποι πάντες σωφροσύνην ποθήσωμεν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ζηλούντες εις πάντα τον Ιωσήφ˙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ερώμεν, τι αποτελεί η σωφροσύνη,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η ακολασία τι αποκύει˙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η μεν προς την ζωήν την αιώνιον καλεί,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η δε προς την γέενναν˙ αλλά φύγωμεν ταύτην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τη ευχή πάντοτε σχολάζοντες και κράζοντες˙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ο σωτήρ ημών».</w:t>
      </w: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</w:p>
    <w:p w:rsidR="00237EBA" w:rsidRDefault="00237EBA" w:rsidP="001E336C">
      <w:pPr>
        <w:ind w:firstLine="720"/>
        <w:rPr>
          <w:rFonts w:ascii="Tahoma" w:hAnsi="Tahoma" w:cs="Tahoma"/>
          <w:color w:val="000000"/>
        </w:rPr>
      </w:pPr>
    </w:p>
    <w:p w:rsidR="00237EBA" w:rsidRDefault="00237EBA" w:rsidP="00F60625">
      <w:pPr>
        <w:ind w:firstLine="720"/>
        <w:jc w:val="center"/>
        <w:rPr>
          <w:rFonts w:ascii="Tahoma" w:hAnsi="Tahoma" w:cs="Tahoma"/>
          <w:b/>
          <w:bCs/>
          <w:color w:val="548DD4"/>
          <w:sz w:val="28"/>
          <w:szCs w:val="28"/>
        </w:rPr>
      </w:pPr>
      <w:r>
        <w:rPr>
          <w:rFonts w:ascii="Tahoma" w:hAnsi="Tahoma" w:cs="Tahoma"/>
          <w:b/>
          <w:bCs/>
          <w:color w:val="548DD4"/>
          <w:sz w:val="28"/>
          <w:szCs w:val="28"/>
        </w:rPr>
        <w:t>ΡΩΜΑΝΟΥ ΜΕΛΩΔΟΥ</w:t>
      </w:r>
    </w:p>
    <w:p w:rsidR="00237EBA" w:rsidRDefault="00237EBA" w:rsidP="00F60625">
      <w:pPr>
        <w:ind w:firstLine="720"/>
        <w:jc w:val="center"/>
        <w:rPr>
          <w:rFonts w:ascii="Tahoma" w:hAnsi="Tahoma" w:cs="Tahoma"/>
          <w:b/>
          <w:bCs/>
          <w:color w:val="548DD4"/>
          <w:sz w:val="28"/>
          <w:szCs w:val="28"/>
        </w:rPr>
      </w:pPr>
      <w:r>
        <w:rPr>
          <w:rFonts w:ascii="Tahoma" w:hAnsi="Tahoma" w:cs="Tahoma"/>
          <w:b/>
          <w:bCs/>
          <w:color w:val="548DD4"/>
          <w:sz w:val="28"/>
          <w:szCs w:val="28"/>
        </w:rPr>
        <w:t>ΥΜΝΟΙ</w:t>
      </w:r>
    </w:p>
    <w:p w:rsidR="00237EBA" w:rsidRDefault="00237EBA" w:rsidP="00F60625">
      <w:pPr>
        <w:ind w:firstLine="720"/>
        <w:jc w:val="center"/>
        <w:rPr>
          <w:rFonts w:ascii="Tahoma" w:hAnsi="Tahoma" w:cs="Tahoma"/>
          <w:b/>
          <w:bCs/>
          <w:color w:val="548DD4"/>
          <w:sz w:val="28"/>
          <w:szCs w:val="28"/>
        </w:rPr>
      </w:pPr>
      <w:r>
        <w:rPr>
          <w:rFonts w:ascii="Tahoma" w:hAnsi="Tahoma" w:cs="Tahoma"/>
          <w:b/>
          <w:bCs/>
          <w:color w:val="548DD4"/>
          <w:sz w:val="28"/>
          <w:szCs w:val="28"/>
        </w:rPr>
        <w:t>ΣΤΟΝ ΙΩΣΗΦ</w:t>
      </w:r>
    </w:p>
    <w:p w:rsidR="00237EBA" w:rsidRDefault="00237EBA" w:rsidP="00F60625">
      <w:pPr>
        <w:ind w:firstLine="720"/>
        <w:rPr>
          <w:rFonts w:ascii="Tahoma" w:hAnsi="Tahoma" w:cs="Tahoma"/>
          <w:b/>
          <w:bCs/>
          <w:color w:val="000000"/>
        </w:rPr>
      </w:pPr>
      <w:r w:rsidRPr="00F60625">
        <w:rPr>
          <w:rFonts w:ascii="Tahoma" w:hAnsi="Tahoma" w:cs="Tahoma"/>
          <w:b/>
          <w:bCs/>
          <w:color w:val="000000"/>
        </w:rPr>
        <w:t>Προοίμιον</w:t>
      </w:r>
    </w:p>
    <w:p w:rsidR="00237EBA" w:rsidRDefault="00237EBA" w:rsidP="00F6062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 Ιακώβ με το πουκάμισο θρηνούσε και χτυπιότανε,</w:t>
      </w:r>
    </w:p>
    <w:p w:rsidR="00237EBA" w:rsidRDefault="00237EBA" w:rsidP="00F6062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τ’ αδέρφια φέρθηκαν με ασπλαχνία.</w:t>
      </w:r>
    </w:p>
    <w:p w:rsidR="00237EBA" w:rsidRDefault="00237EBA" w:rsidP="00F6062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Τον Ιωσήφ δηλαδή έπιασαν και στους ανόμους τον επούλησαν.</w:t>
      </w:r>
    </w:p>
    <w:p w:rsidR="00237EBA" w:rsidRDefault="00237EBA" w:rsidP="00F6062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Εκείνος όμως είχε στο Θεό την κάθε του ελπίδα</w:t>
      </w:r>
    </w:p>
    <w:p w:rsidR="00237EBA" w:rsidRDefault="00237EBA" w:rsidP="00F6062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μ’ Αυτού τη βοήθεια στεφάνι εξουσίας βασιλικής</w:t>
      </w:r>
    </w:p>
    <w:p w:rsidR="00237EBA" w:rsidRDefault="00237EBA" w:rsidP="00F6062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εφόρεσε και έλεγε:</w:t>
      </w:r>
    </w:p>
    <w:p w:rsidR="00237EBA" w:rsidRDefault="00237EBA" w:rsidP="00F6062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είναι ο Σωτήρας μας».</w:t>
      </w:r>
    </w:p>
    <w:p w:rsidR="00237EBA" w:rsidRDefault="00237EBA" w:rsidP="004B07FB">
      <w:pPr>
        <w:ind w:firstLine="720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b/>
          <w:bCs/>
          <w:color w:val="000000"/>
        </w:rPr>
        <w:t>Οίκοι</w:t>
      </w:r>
    </w:p>
    <w:p w:rsidR="00237EBA" w:rsidRDefault="00237EBA" w:rsidP="004B07FB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α’</w:t>
      </w:r>
      <w:r>
        <w:rPr>
          <w:rFonts w:ascii="Tahoma" w:hAnsi="Tahoma" w:cs="Tahoma"/>
          <w:color w:val="000000"/>
        </w:rPr>
        <w:tab/>
        <w:t>Ας αντλήσουμε, άνθρωποι, σωτήρια νάματα,</w:t>
      </w:r>
    </w:p>
    <w:p w:rsidR="00237EBA" w:rsidRDefault="00237EBA" w:rsidP="004B07FB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που ευφραίνουν καρδιές.</w:t>
      </w:r>
    </w:p>
    <w:p w:rsidR="00237EBA" w:rsidRDefault="00237EBA" w:rsidP="004B07FB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Όσοι διψάμε σωφροσύνη, στου Ιωσήφ το λάκκο να πορευθούμε.</w:t>
      </w:r>
    </w:p>
    <w:p w:rsidR="00237EBA" w:rsidRDefault="00237EBA" w:rsidP="004B07FB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Απ’ αυτόν δηλαδή όποιος πίνει ποτέ δεν θα διψάσει.</w:t>
      </w:r>
    </w:p>
    <w:p w:rsidR="00237EBA" w:rsidRDefault="00237EBA" w:rsidP="004B07FB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Αθάνατο νερό αναβλύζει εκεί.</w:t>
      </w:r>
    </w:p>
    <w:p w:rsidR="00237EBA" w:rsidRDefault="00237EBA" w:rsidP="004B07FB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πώς εκεί αθάνατο νερό πηγάζει,</w:t>
      </w:r>
    </w:p>
    <w:p w:rsidR="00237EBA" w:rsidRDefault="00237EBA" w:rsidP="004B07FB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θα μου πείτε, αφού δεν έχει πράγματι νερό.</w:t>
      </w:r>
      <w:r>
        <w:rPr>
          <w:rFonts w:ascii="Tahoma" w:hAnsi="Tahoma" w:cs="Tahoma"/>
          <w:color w:val="000000"/>
        </w:rPr>
        <w:tab/>
      </w:r>
    </w:p>
    <w:p w:rsidR="00237EBA" w:rsidRDefault="00237EBA" w:rsidP="004B07FB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 Χριστός που προτυπώθηκε με τον Ιωσήφ,</w:t>
      </w:r>
    </w:p>
    <w:p w:rsidR="00237EBA" w:rsidRDefault="00237EBA" w:rsidP="004B07FB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Αυτός αναβλύζει και ποτίζει όπως και τη Σαμαρείτιδα.</w:t>
      </w:r>
    </w:p>
    <w:p w:rsidR="00237EBA" w:rsidRDefault="00237EBA" w:rsidP="004B07FB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Γι’ αυτό με πίστη ας αντλήσουμε˙ είναι στ’ αλήθεια</w:t>
      </w:r>
    </w:p>
    <w:p w:rsidR="00237EBA" w:rsidRDefault="00237EBA" w:rsidP="004866D3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μέγας μόνος Κύριος ο Σωτήρας μας.</w:t>
      </w:r>
    </w:p>
    <w:p w:rsidR="00237EBA" w:rsidRDefault="00237EBA" w:rsidP="004866D3">
      <w:pPr>
        <w:rPr>
          <w:rFonts w:ascii="Tahoma" w:hAnsi="Tahoma" w:cs="Tahoma"/>
          <w:color w:val="000000"/>
        </w:rPr>
      </w:pPr>
    </w:p>
    <w:p w:rsidR="00237EBA" w:rsidRDefault="00237EBA" w:rsidP="004866D3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β’</w:t>
      </w:r>
      <w:r>
        <w:rPr>
          <w:rFonts w:ascii="Tahoma" w:hAnsi="Tahoma" w:cs="Tahoma"/>
          <w:color w:val="000000"/>
        </w:rPr>
        <w:tab/>
        <w:t>Βασιλικά στεφάνια περικοσμούν τους εγκρατείς,</w:t>
      </w:r>
    </w:p>
    <w:p w:rsidR="00237EBA" w:rsidRDefault="00237EBA" w:rsidP="004866D3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τα οποία προλάμπουν μέσα στα όνειρα.</w:t>
      </w:r>
    </w:p>
    <w:p w:rsidR="00237EBA" w:rsidRDefault="00237EBA" w:rsidP="004866D3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γιατί με όνειρα προφητεύει τ’ αποτελέσματά τους</w:t>
      </w:r>
    </w:p>
    <w:p w:rsidR="00237EBA" w:rsidRDefault="00237EBA" w:rsidP="004866D3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Μάθε, Χριστιανέ.</w:t>
      </w:r>
    </w:p>
    <w:p w:rsidR="00237EBA" w:rsidRDefault="00237EBA" w:rsidP="004866D3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Θέλοντας να ανυψώσει των εναρέτων τη ζωή</w:t>
      </w:r>
    </w:p>
    <w:p w:rsidR="00237EBA" w:rsidRDefault="00237EBA" w:rsidP="004866D3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 Θεός για χάρη σου τις αρετές απεικονίζει,</w:t>
      </w:r>
    </w:p>
    <w:p w:rsidR="00237EBA" w:rsidRDefault="00237EBA" w:rsidP="004866D3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όπως ακριβώς, λοιπόν, και τα πονηρά για το καλό σου παριστάνει,</w:t>
      </w:r>
    </w:p>
    <w:p w:rsidR="00237EBA" w:rsidRDefault="00237EBA" w:rsidP="004866D3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φανερώνοντας στον ύπνο των πειρασμών φαντάσματα.</w:t>
      </w:r>
    </w:p>
    <w:p w:rsidR="00237EBA" w:rsidRDefault="00237EBA" w:rsidP="004866D3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Με προτροπή και νουθεσία όλα τα κατοχυρώνει.</w:t>
      </w:r>
    </w:p>
    <w:p w:rsidR="00237EBA" w:rsidRDefault="00237EBA" w:rsidP="004866D3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 Πλάστης αγρυπνώντας δηλαδή, ενώ κοιμάσαι, σε εξασφαλίζει,</w:t>
      </w:r>
    </w:p>
    <w:p w:rsidR="00237EBA" w:rsidRDefault="00237EBA" w:rsidP="004866D3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καθώς πια σου γνωρίζει τα μελλούμενα. Είναι όντως</w:t>
      </w:r>
    </w:p>
    <w:p w:rsidR="00237EBA" w:rsidRDefault="00237EBA" w:rsidP="002417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μέγας μόνος Κύριος ο Σωτήρας μας.</w:t>
      </w:r>
    </w:p>
    <w:p w:rsidR="00237EBA" w:rsidRDefault="00237EBA" w:rsidP="00241750">
      <w:pPr>
        <w:rPr>
          <w:rFonts w:ascii="Tahoma" w:hAnsi="Tahoma" w:cs="Tahoma"/>
          <w:color w:val="000000"/>
        </w:rPr>
      </w:pPr>
    </w:p>
    <w:p w:rsidR="00237EBA" w:rsidRDefault="00237EBA" w:rsidP="00241750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γ’</w:t>
      </w:r>
      <w:r>
        <w:rPr>
          <w:rFonts w:ascii="Tahoma" w:hAnsi="Tahoma" w:cs="Tahoma"/>
          <w:color w:val="000000"/>
        </w:rPr>
        <w:tab/>
        <w:t>Έστρωσεν από πριν η Γραφή του φρονίμου το σκάμμα</w:t>
      </w:r>
    </w:p>
    <w:p w:rsidR="00237EBA" w:rsidRDefault="00237EBA" w:rsidP="002417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κι ας μάθουμε οι συνετοί.</w:t>
      </w:r>
    </w:p>
    <w:p w:rsidR="00237EBA" w:rsidRDefault="00237EBA" w:rsidP="002417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Ας μιμηθούμε τον νέον πως έσβησε τελείως της πορνείας</w:t>
      </w:r>
    </w:p>
    <w:p w:rsidR="00237EBA" w:rsidRDefault="00237EBA" w:rsidP="002417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τη φωτιά με της σάρκας το χορτάρι.</w:t>
      </w:r>
    </w:p>
    <w:p w:rsidR="00237EBA" w:rsidRDefault="00237EBA" w:rsidP="002417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Αφού ποτέ μα ποτέ μέχρι τώρα η Αγία Γραφή δεν επέθανε,</w:t>
      </w:r>
    </w:p>
    <w:p w:rsidR="00237EBA" w:rsidRDefault="00237EBA" w:rsidP="002417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αλλά πάντα παραμένει ζωντανή.</w:t>
      </w:r>
    </w:p>
    <w:p w:rsidR="00237EBA" w:rsidRDefault="00237EBA" w:rsidP="002417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Αγνότητας εικόνισμα ο νεανίας φτιάχθηκε</w:t>
      </w:r>
    </w:p>
    <w:p w:rsidR="00237EBA" w:rsidRDefault="00237EBA" w:rsidP="002417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διδάσκει ν’ αγαπούν την καθαρότητα εκείνοι που το θέλουν.</w:t>
      </w:r>
    </w:p>
    <w:p w:rsidR="00237EBA" w:rsidRDefault="00237EBA" w:rsidP="002417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Κάνει λόγο η Γραφή για τους σαρκικούς πολέμους,</w:t>
      </w:r>
    </w:p>
    <w:p w:rsidR="00237EBA" w:rsidRDefault="00237EBA" w:rsidP="002417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για να σου προσφέρει όπλο την παρθενική ζωή.</w:t>
      </w:r>
    </w:p>
    <w:p w:rsidR="00237EBA" w:rsidRDefault="00237EBA" w:rsidP="002417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Ωστόσο κι εμείς που την αγαπήσαμε ας φωνάξουμε ολόψυχα:</w:t>
      </w:r>
    </w:p>
    <w:p w:rsidR="00237EBA" w:rsidRDefault="00237EBA" w:rsidP="002417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είναι ο Σωτήρας μας».</w:t>
      </w:r>
    </w:p>
    <w:p w:rsidR="00237EBA" w:rsidRDefault="00237EBA" w:rsidP="00241750">
      <w:pPr>
        <w:rPr>
          <w:rFonts w:ascii="Tahoma" w:hAnsi="Tahoma" w:cs="Tahoma"/>
          <w:color w:val="000000"/>
        </w:rPr>
      </w:pPr>
    </w:p>
    <w:p w:rsidR="00237EBA" w:rsidRDefault="00237EBA" w:rsidP="00241750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δ’</w:t>
      </w:r>
      <w:r>
        <w:rPr>
          <w:rFonts w:ascii="Tahoma" w:hAnsi="Tahoma" w:cs="Tahoma"/>
          <w:color w:val="000000"/>
        </w:rPr>
        <w:tab/>
        <w:t>Είδε έντεκα δεμάτια να προσκυνούν το δεμάτι,</w:t>
      </w:r>
    </w:p>
    <w:p w:rsidR="00237EBA" w:rsidRDefault="00237EBA" w:rsidP="002417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αυτό που έδεσεν εκείνος.</w:t>
      </w:r>
    </w:p>
    <w:p w:rsidR="00237EBA" w:rsidRDefault="00237EBA" w:rsidP="002417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διηγείται απροσποίητα ο Ιωσήφ το όνειρό του στον πατέρα του.</w:t>
      </w:r>
    </w:p>
    <w:p w:rsidR="00237EBA" w:rsidRDefault="00237EBA" w:rsidP="002417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στάθηκαν σ’ αυτό τ’ αδέρφια επειδή επειράχθηκαν</w:t>
      </w:r>
    </w:p>
    <w:p w:rsidR="00237EBA" w:rsidRDefault="00237EBA" w:rsidP="002417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απ’ την ελπίδα τ’ αδερφού.</w:t>
      </w:r>
    </w:p>
    <w:p w:rsidR="00237EBA" w:rsidRDefault="00237EBA" w:rsidP="002417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ποιός αδελφός, ώ φίλοι, αν γίνει βασιλιάς,</w:t>
      </w:r>
    </w:p>
    <w:p w:rsidR="00237EBA" w:rsidRDefault="00237EBA" w:rsidP="002417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πρώτ’ απ’ όλους δεν τρέχει ν’ ανυψώσει τ’ αδέλφια; </w:t>
      </w:r>
    </w:p>
    <w:p w:rsidR="00237EBA" w:rsidRDefault="00237EBA" w:rsidP="002417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Μα ο Σατανάς τους παρότρυνε στο φθόνο</w:t>
      </w:r>
    </w:p>
    <w:p w:rsidR="00237EBA" w:rsidRDefault="00237EBA" w:rsidP="002417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την αγαπημένη δωδεκάδα, την ισάριθμη με τους Αποστόλους,</w:t>
      </w:r>
    </w:p>
    <w:p w:rsidR="00237EBA" w:rsidRDefault="00237EBA" w:rsidP="002417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εδίχασε, τη ζήλεια ρίχοντας, που κραύγαζε:</w:t>
      </w:r>
    </w:p>
    <w:p w:rsidR="00237EBA" w:rsidRDefault="00237EBA" w:rsidP="009F393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είναι ο Σωτήρας μας».</w:t>
      </w:r>
    </w:p>
    <w:p w:rsidR="00237EBA" w:rsidRDefault="00237EBA" w:rsidP="009F393A">
      <w:pPr>
        <w:rPr>
          <w:rFonts w:ascii="Tahoma" w:hAnsi="Tahoma" w:cs="Tahoma"/>
          <w:color w:val="000000"/>
        </w:rPr>
      </w:pPr>
    </w:p>
    <w:p w:rsidR="00237EBA" w:rsidRDefault="00237EBA" w:rsidP="009F393A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ε’</w:t>
      </w:r>
      <w:r>
        <w:rPr>
          <w:rFonts w:ascii="Tahoma" w:hAnsi="Tahoma" w:cs="Tahoma"/>
          <w:color w:val="000000"/>
        </w:rPr>
        <w:tab/>
        <w:t xml:space="preserve"> Είδε δεύτερο όνειρο και λέει στον πατέρα του ότι: «Ο ήλιος</w:t>
      </w:r>
    </w:p>
    <w:p w:rsidR="00237EBA" w:rsidRDefault="00237EBA" w:rsidP="009F393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το φεγγάρι και τ’ άστρα με προσκυνούσαν στη σειρά,</w:t>
      </w:r>
    </w:p>
    <w:p w:rsidR="00237EBA" w:rsidRDefault="00237EBA" w:rsidP="009F393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έντεκα τον αριθμό».</w:t>
      </w:r>
    </w:p>
    <w:p w:rsidR="00237EBA" w:rsidRDefault="00237EBA" w:rsidP="009F393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«Φαντάζεσαι, παιδί μου, πως θα βασιλέψεις»,</w:t>
      </w:r>
    </w:p>
    <w:p w:rsidR="00237EBA" w:rsidRDefault="00237EBA" w:rsidP="009F393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απάντησε στον Ιωσήφ ο Γέροντας.</w:t>
      </w:r>
    </w:p>
    <w:p w:rsidR="00237EBA" w:rsidRDefault="00237EBA" w:rsidP="009F393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«Πώς τσοπάνης είσαι μην ξεχνάς.</w:t>
      </w:r>
    </w:p>
    <w:p w:rsidR="00237EBA" w:rsidRDefault="00237EBA" w:rsidP="009F393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Είναι βαρύ το γιο να προσκυνάει ο πατέρας.</w:t>
      </w:r>
    </w:p>
    <w:p w:rsidR="00237EBA" w:rsidRDefault="00237EBA" w:rsidP="009F393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Πολύχρωμο σου δίνω πανωφόρι αντί για λαμπερή</w:t>
      </w:r>
    </w:p>
    <w:p w:rsidR="00237EBA" w:rsidRDefault="00237EBA" w:rsidP="009F393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πορφύρα κι όλους τους αδερφούς σου για κορώνα</w:t>
      </w:r>
    </w:p>
    <w:p w:rsidR="00237EBA" w:rsidRDefault="00237EBA" w:rsidP="009F393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 Κύριος να μου τους χαρίσει. Υπάρχει όντως</w:t>
      </w:r>
    </w:p>
    <w:p w:rsidR="00237EBA" w:rsidRDefault="00237EBA" w:rsidP="009F393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μέγας μόνος Κύριος, ο Σωτήρας μας.</w:t>
      </w:r>
    </w:p>
    <w:p w:rsidR="00237EBA" w:rsidRDefault="00237EBA" w:rsidP="009F393A">
      <w:pPr>
        <w:rPr>
          <w:rFonts w:ascii="Tahoma" w:hAnsi="Tahoma" w:cs="Tahoma"/>
          <w:color w:val="000000"/>
        </w:rPr>
      </w:pPr>
    </w:p>
    <w:p w:rsidR="00237EBA" w:rsidRDefault="00237EBA" w:rsidP="009F393A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ς’</w:t>
      </w:r>
      <w:r>
        <w:rPr>
          <w:rFonts w:ascii="Tahoma" w:hAnsi="Tahoma" w:cs="Tahoma"/>
          <w:color w:val="000000"/>
        </w:rPr>
        <w:tab/>
        <w:t>Πήγαινε νάβρεις, αρνί μου, τα πρόβατα πριν οι λύκοι σε φάνε»,</w:t>
      </w:r>
    </w:p>
    <w:p w:rsidR="00237EBA" w:rsidRDefault="00237EBA" w:rsidP="009F393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στο παιδί ο Γέροντας είπε. Κι έτρεξε μάλιστα γρήγορα</w:t>
      </w:r>
    </w:p>
    <w:p w:rsidR="00237EBA" w:rsidRDefault="00237EBA" w:rsidP="009F393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 Ιωσήφ στο κοπάδι.</w:t>
      </w:r>
    </w:p>
    <w:p w:rsidR="00237EBA" w:rsidRDefault="00237EBA" w:rsidP="009F393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μόλις τον είδαν τ’ αδέρφια τρεχάλα να έρχεται,</w:t>
      </w:r>
    </w:p>
    <w:p w:rsidR="00237EBA" w:rsidRDefault="00237EBA" w:rsidP="009F393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«καλώς», είπαν, «ήλθεν ο βασιλέας. </w:t>
      </w:r>
    </w:p>
    <w:p w:rsidR="00237EBA" w:rsidRDefault="00237EBA" w:rsidP="009F393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Την πορφύρα στο αίμα του να βάψουμε.</w:t>
      </w:r>
    </w:p>
    <w:p w:rsidR="00237EBA" w:rsidRDefault="00237EBA" w:rsidP="009F393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Την πρώτη του εμφάνιση σαν βασιλιάς στις πύλες</w:t>
      </w:r>
    </w:p>
    <w:p w:rsidR="00237EBA" w:rsidRDefault="00237EBA" w:rsidP="009F393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των νεκρών θα κάνει».</w:t>
      </w:r>
    </w:p>
    <w:p w:rsidR="00237EBA" w:rsidRDefault="00237EBA" w:rsidP="009F393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Μα ο Ρουβείμ συμπονώντας τον έπεισεν όλους και τον ρίχνει</w:t>
      </w:r>
    </w:p>
    <w:p w:rsidR="00237EBA" w:rsidRDefault="00237EBA" w:rsidP="009F393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μέσα στο λάκκο κράζοντα: «Οϊμέ τι βασιλεία έχω!</w:t>
      </w:r>
    </w:p>
    <w:p w:rsidR="00237EBA" w:rsidRDefault="00237EBA" w:rsidP="009F393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Τούτο είναι τώρα το παλάτι;» και βροντοφώναξε:</w:t>
      </w:r>
    </w:p>
    <w:p w:rsidR="00237EBA" w:rsidRDefault="00237EBA" w:rsidP="009F393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είναι ο Σωτήρας μας».</w:t>
      </w:r>
    </w:p>
    <w:p w:rsidR="00237EBA" w:rsidRDefault="00237EBA" w:rsidP="009F393A">
      <w:pPr>
        <w:rPr>
          <w:rFonts w:ascii="Tahoma" w:hAnsi="Tahoma" w:cs="Tahoma"/>
          <w:color w:val="000000"/>
        </w:rPr>
      </w:pPr>
    </w:p>
    <w:p w:rsidR="00237EBA" w:rsidRDefault="00237EBA" w:rsidP="009F393A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ζ’</w:t>
      </w:r>
      <w:r>
        <w:rPr>
          <w:rFonts w:ascii="Tahoma" w:hAnsi="Tahoma" w:cs="Tahoma"/>
          <w:color w:val="000000"/>
        </w:rPr>
        <w:tab/>
        <w:t>Έσφαξε το πρόβατο το λογικό η κακή πρόθεση και παρέθεσαν δείπνο.</w:t>
      </w:r>
    </w:p>
    <w:p w:rsidR="00237EBA" w:rsidRDefault="00237EBA" w:rsidP="009F393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Να τον μασήσουν ζωντανό τ’ αδέρφια επιζήτησαν και να ωφεληθούν.</w:t>
      </w:r>
    </w:p>
    <w:p w:rsidR="00237EBA" w:rsidRDefault="00237EBA" w:rsidP="009F393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Λέγει η Γραφή δηλαδή πως ο Ιούδας συσκέπτεται με τ’ αδέρφια:</w:t>
      </w:r>
    </w:p>
    <w:p w:rsidR="00237EBA" w:rsidRDefault="00237EBA" w:rsidP="009F393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«Να πουληθεί ο πιο καλός από τ’ αδέρφια».</w:t>
      </w:r>
    </w:p>
    <w:p w:rsidR="00237EBA" w:rsidRDefault="00237EBA" w:rsidP="009F393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Ώ, από πόσες γενιές προβάλλει ο Ιούδας!</w:t>
      </w:r>
    </w:p>
    <w:p w:rsidR="00237EBA" w:rsidRDefault="00237EBA" w:rsidP="009F393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Ώ, αρχαία της προδοσίας προεικόνιση!</w:t>
      </w:r>
    </w:p>
    <w:p w:rsidR="00237EBA" w:rsidRDefault="00237EBA" w:rsidP="009F393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πούλησαν το αίμα τους για είκοσι χρυσά νομίσματα</w:t>
      </w:r>
    </w:p>
    <w:p w:rsidR="00237EBA" w:rsidRDefault="00237EBA" w:rsidP="009F393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στους Ισμαηλίτες, χωρίς να δώσουν το πανωφόρι το πολύχρωμο.</w:t>
      </w:r>
    </w:p>
    <w:p w:rsidR="00237EBA" w:rsidRDefault="00237EBA" w:rsidP="009F393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Αφού πουλάς, δώσε και το φόρεμα στον κράζοντα:</w:t>
      </w:r>
    </w:p>
    <w:p w:rsidR="00237EBA" w:rsidRDefault="00237EBA" w:rsidP="00297C3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είναι ο Σωτήρας μας».</w:t>
      </w:r>
    </w:p>
    <w:p w:rsidR="00237EBA" w:rsidRDefault="00237EBA" w:rsidP="00297C34">
      <w:pPr>
        <w:rPr>
          <w:rFonts w:ascii="Tahoma" w:hAnsi="Tahoma" w:cs="Tahoma"/>
          <w:color w:val="000000"/>
        </w:rPr>
      </w:pPr>
    </w:p>
    <w:p w:rsidR="00237EBA" w:rsidRDefault="00237EBA" w:rsidP="00297C34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η’</w:t>
      </w:r>
      <w:r>
        <w:rPr>
          <w:rFonts w:ascii="Tahoma" w:hAnsi="Tahoma" w:cs="Tahoma"/>
          <w:color w:val="000000"/>
        </w:rPr>
        <w:tab/>
        <w:t>Θηρίων αγριώτεροι οι αδερφοί εφάνηκαν και στο τέλος επούλησαν,</w:t>
      </w:r>
    </w:p>
    <w:p w:rsidR="00237EBA" w:rsidRDefault="00237EBA" w:rsidP="00297C3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ενώ οι λιονταρίνες δεν αφήνουν ν’ αρπάξουν</w:t>
      </w:r>
    </w:p>
    <w:p w:rsidR="00237EBA" w:rsidRDefault="00237EBA" w:rsidP="00297C3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με κανέναν τρόπο απ’ την αγκάλη τα μικρά τους.</w:t>
      </w:r>
    </w:p>
    <w:p w:rsidR="00237EBA" w:rsidRDefault="00237EBA" w:rsidP="00297C3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Και λέρωσαν με αίμα κατσικιού το πολύχρωμο επανωφόρι </w:t>
      </w:r>
    </w:p>
    <w:p w:rsidR="00237EBA" w:rsidRDefault="00237EBA" w:rsidP="00297C3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τόφεραν στον Ιακώβ</w:t>
      </w:r>
    </w:p>
    <w:p w:rsidR="00237EBA" w:rsidRDefault="00237EBA" w:rsidP="00297C3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βλέποντας ο Γέροντας τη συμφορά κι από καμίνι περισσότερο</w:t>
      </w:r>
    </w:p>
    <w:p w:rsidR="00237EBA" w:rsidRDefault="00237EBA" w:rsidP="00297C3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στα σωθικά φλεγόμενος θρηνεί το τέκνον.</w:t>
      </w:r>
    </w:p>
    <w:p w:rsidR="00237EBA" w:rsidRDefault="00237EBA" w:rsidP="00297C3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«Αλλοίμονον», φώναζε, «γιε, σε κατασπάραξε θηρίο;</w:t>
      </w:r>
    </w:p>
    <w:p w:rsidR="00237EBA" w:rsidRDefault="00237EBA" w:rsidP="00297C3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 φόρεμα απείραχτο είναι. Εσύ γυμνός εφαγώθης;</w:t>
      </w:r>
    </w:p>
    <w:p w:rsidR="00237EBA" w:rsidRDefault="00237EBA" w:rsidP="00297C3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Πού τα οράματα των σκήπτρων σου; Πώς έκραζες κι έλεγες:</w:t>
      </w:r>
    </w:p>
    <w:p w:rsidR="00237EBA" w:rsidRDefault="00237EBA" w:rsidP="00297C3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¨Μέγας μόνος Κύριος είναι ο Σωτήρας μας¨»;</w:t>
      </w:r>
    </w:p>
    <w:p w:rsidR="00237EBA" w:rsidRDefault="00237EBA" w:rsidP="00297C34">
      <w:pPr>
        <w:rPr>
          <w:rFonts w:ascii="Tahoma" w:hAnsi="Tahoma" w:cs="Tahoma"/>
          <w:color w:val="000000"/>
        </w:rPr>
      </w:pPr>
    </w:p>
    <w:p w:rsidR="00237EBA" w:rsidRDefault="00237EBA" w:rsidP="00297C34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θ’</w:t>
      </w:r>
      <w:r>
        <w:rPr>
          <w:rFonts w:ascii="Tahoma" w:hAnsi="Tahoma" w:cs="Tahoma"/>
          <w:color w:val="000000"/>
        </w:rPr>
        <w:tab/>
        <w:t>Είδεν ο Ιωσήφ τ’ αφεντικό και ξαφνικά κοντά του</w:t>
      </w:r>
    </w:p>
    <w:p w:rsidR="00237EBA" w:rsidRDefault="00237EBA" w:rsidP="00297C3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στάθηκε σαν γέροντας</w:t>
      </w:r>
    </w:p>
    <w:p w:rsidR="00237EBA" w:rsidRDefault="00237EBA" w:rsidP="00297C3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έλεγε: «Ονειρεύομαι, πρέπει να καρτερώ εγώ τα ημερόνυχτα.</w:t>
      </w:r>
    </w:p>
    <w:p w:rsidR="00237EBA" w:rsidRDefault="00237EBA" w:rsidP="00297C3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Των δεματιών και του ήλιου και του φεγγαριού η προσκύνηση</w:t>
      </w:r>
    </w:p>
    <w:p w:rsidR="00237EBA" w:rsidRDefault="00237EBA" w:rsidP="00297C3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των έντεκα άστρων χάθηκαν τώρα.</w:t>
      </w:r>
    </w:p>
    <w:p w:rsidR="00237EBA" w:rsidRDefault="00237EBA" w:rsidP="00297C3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Ας δείξω, λοιπόν, την υπακοή στ’ αδέρφια μου.</w:t>
      </w:r>
    </w:p>
    <w:p w:rsidR="00237EBA" w:rsidRDefault="00237EBA" w:rsidP="00297C3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Δεν καταλύω των πατέρων θεσμούς ευπρεπείς.</w:t>
      </w:r>
    </w:p>
    <w:p w:rsidR="00237EBA" w:rsidRDefault="00237EBA" w:rsidP="00297C3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Αν δηλαδή ο Ισαάκ υπάκουσε στον πατέρα του για θυσία,</w:t>
      </w:r>
    </w:p>
    <w:p w:rsidR="00237EBA" w:rsidRDefault="00237EBA" w:rsidP="00297C3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που τον επρόσταξεν, ενώ βρισκόντουσαν μόνοι, πώς εγώ δεν θ’ ανεχθώ</w:t>
      </w:r>
    </w:p>
    <w:p w:rsidR="00237EBA" w:rsidRDefault="00237EBA" w:rsidP="00297C3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τα δέκ’ αδέρφια που με πούλησαν δούλο και δεν θα ανακράξω: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¨Μέγας μόνος Κύριος είναι ο Σωτήρας μας;¨»</w:t>
      </w:r>
    </w:p>
    <w:p w:rsidR="00237EBA" w:rsidRDefault="00237EBA" w:rsidP="000818E1">
      <w:pPr>
        <w:rPr>
          <w:rFonts w:ascii="Tahoma" w:hAnsi="Tahoma" w:cs="Tahoma"/>
          <w:color w:val="000000"/>
        </w:rPr>
      </w:pPr>
    </w:p>
    <w:p w:rsidR="00237EBA" w:rsidRDefault="00237EBA" w:rsidP="000818E1">
      <w:pPr>
        <w:rPr>
          <w:rFonts w:ascii="Tahoma" w:hAnsi="Tahoma" w:cs="Tahoma"/>
          <w:color w:val="000000"/>
        </w:rPr>
      </w:pPr>
    </w:p>
    <w:p w:rsidR="00237EBA" w:rsidRDefault="00237EBA" w:rsidP="000818E1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ι’</w:t>
      </w:r>
      <w:r>
        <w:rPr>
          <w:rFonts w:ascii="Tahoma" w:hAnsi="Tahoma" w:cs="Tahoma"/>
          <w:color w:val="000000"/>
        </w:rPr>
        <w:tab/>
        <w:t>Έφθασε στην Αίγυπτο ο λογικός ο ήλιος στο σκοτάδι ανάμεσα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πουλημένος δυο φορές ανατέλλει φωτεινός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στου Πετεφρή το σπίτι.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η χάρη παντού τον εστόλιζε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και με τις αρετές τον έκαμε ν’ αστράφτει. 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Γι’ αυτό κι ο Πετεφρής ο ίδιος βλέποντάς τον σεμνόν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τον διορίζει επιστάτη της ιδιοκτησίας του.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Μα ήρθεν η γυναίκα του να ρίξει κάτω τον ανώτερο.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Πότε πράγματι λείπει γυναίκα από τα σχέδια του διαβόλου;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αυτήν πάλι βλέποντας οι λαοί ας βροντοφωνάξουμε: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είναι ο Σωτήρας μας».</w:t>
      </w:r>
    </w:p>
    <w:p w:rsidR="00237EBA" w:rsidRDefault="00237EBA" w:rsidP="000818E1">
      <w:pPr>
        <w:rPr>
          <w:rFonts w:ascii="Tahoma" w:hAnsi="Tahoma" w:cs="Tahoma"/>
          <w:color w:val="000000"/>
        </w:rPr>
      </w:pPr>
    </w:p>
    <w:p w:rsidR="00237EBA" w:rsidRDefault="00237EBA" w:rsidP="000818E1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ια’</w:t>
      </w:r>
      <w:r>
        <w:rPr>
          <w:rFonts w:ascii="Tahoma" w:hAnsi="Tahoma" w:cs="Tahoma"/>
          <w:color w:val="000000"/>
        </w:rPr>
        <w:tab/>
        <w:t>Στολίδι λαμπερό βλέποντας η γυναίκα, ως γυναίκα δυσκολεύτηκε.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τον νέον εξεβίαζε προσκαλώντας τον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να πέσει στη συζυγική της κλίνη.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Μα στάθηκεν αυτός ανδρειωμένος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στο παράπτωμα δεν έπεσε, και μ’ έξυπνο τέχνασμα ξέφυγε.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Κι ενώ ενίκησε στην πρώτη πάλη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πάλιν εκβιασμό του έκαμεν η μανιακή.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Και βρίσκοντάς τον στο σπίτι μοναχόν ξεγνοιάζει 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με χέρια σαν αλυσίδες αδράχνει το πουκάμισό του.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αυτός άνω βλέποντας φώναξεν έτσι με κραυγή: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είναι ο Σωτήρας μας».</w:t>
      </w:r>
    </w:p>
    <w:p w:rsidR="00237EBA" w:rsidRDefault="00237EBA" w:rsidP="000818E1">
      <w:pPr>
        <w:rPr>
          <w:rFonts w:ascii="Tahoma" w:hAnsi="Tahoma" w:cs="Tahoma"/>
          <w:color w:val="000000"/>
        </w:rPr>
      </w:pPr>
    </w:p>
    <w:p w:rsidR="00237EBA" w:rsidRDefault="00237EBA" w:rsidP="000818E1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ιβ’</w:t>
      </w:r>
      <w:r>
        <w:rPr>
          <w:rFonts w:ascii="Tahoma" w:hAnsi="Tahoma" w:cs="Tahoma"/>
          <w:color w:val="000000"/>
        </w:rPr>
        <w:tab/>
        <w:t>«Να μαράνω το άνθος μου, το άνθος της χάριτος, εγώ δεν ανέχομαι.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Κι αν με κρατάς απ’ το πουκάμισο, απ’ την αγνότητα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δεν με γυμνώνεις», ο Ιωσήφ διαβεβαιώνει.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«Μη νομίζεις, γυναίκα, πως είναι απαρατήρητο το σφάλμα.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Μας βλέπει ο Θεός απ’ τα ουράνια.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Δεν ξέρει η γενιά του Αβραάμ να συνευρίσκεται με πόρνες.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Τον Πετεφρή σου μη θελήσεις να προσβάλεις.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Ομολογώ πως μ’ εξουσιάζεις, επειδή με αγόρασες,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αλλά εγώ σε ξεπερνώ στην πράξη. Ελπίζω 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στο Θεό. Έχε το χιτώνι μου. Υπάρχει στην πραγματικότητα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μέγας μόνος Κύριος, ο Σωτήρας μας».</w:t>
      </w:r>
    </w:p>
    <w:p w:rsidR="00237EBA" w:rsidRDefault="00237EBA" w:rsidP="000818E1">
      <w:pPr>
        <w:rPr>
          <w:rFonts w:ascii="Tahoma" w:hAnsi="Tahoma" w:cs="Tahoma"/>
          <w:color w:val="000000"/>
        </w:rPr>
      </w:pPr>
    </w:p>
    <w:p w:rsidR="00237EBA" w:rsidRDefault="00237EBA" w:rsidP="000818E1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ιγ’</w:t>
      </w:r>
      <w:r>
        <w:rPr>
          <w:rFonts w:ascii="Tahoma" w:hAnsi="Tahoma" w:cs="Tahoma"/>
          <w:color w:val="000000"/>
        </w:rPr>
        <w:tab/>
        <w:t>Ενίκησεν ο δυνατός στην πορνείας τ’ αγωνίσματα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βγαίνει βιαστικά από το σκάμμα,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 άρχοντας στη σύνεση προσκυνώντας το Θεό,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τον κριτή των αγωνισμάτων, ο καλοστεφανωμένος.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αντί για βραβείο στη φυλακή ρίχνεται.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Η Αιγυπτία δηλαδή με τέχνασμα πονηρό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προκάλεσε με συκοφαντίες την οργή του Πετεφρή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αποδίδοντας το κακό στον μεγαλόψυχο.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Του Ιωσήφ δείχνοντάς του το πουκάμισο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και πνιγόμενη σε δακρύων πέλαγος απ’ την ερωτική παραφορά </w:t>
      </w:r>
    </w:p>
    <w:p w:rsidR="00237EBA" w:rsidRDefault="00237EBA" w:rsidP="000818E1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τον πείθει να εξαποστείλει στην φυλακή τον κραυγάζοντα:</w:t>
      </w:r>
    </w:p>
    <w:p w:rsidR="00237EBA" w:rsidRDefault="00237EBA" w:rsidP="006554D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είναι ο Σωτήρας μας».</w:t>
      </w:r>
    </w:p>
    <w:p w:rsidR="00237EBA" w:rsidRDefault="00237EBA" w:rsidP="00ED414B">
      <w:pPr>
        <w:rPr>
          <w:rFonts w:ascii="Tahoma" w:hAnsi="Tahoma" w:cs="Tahoma"/>
          <w:color w:val="000000"/>
        </w:rPr>
      </w:pPr>
    </w:p>
    <w:p w:rsidR="00237EBA" w:rsidRDefault="00237EBA" w:rsidP="00ED414B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ιδ’</w:t>
      </w:r>
      <w:r>
        <w:rPr>
          <w:rFonts w:ascii="Tahoma" w:hAnsi="Tahoma" w:cs="Tahoma"/>
          <w:color w:val="000000"/>
        </w:rPr>
        <w:tab/>
        <w:t>Παράξενα κι ασυνήθιστα οργίσθηκε ο αληθινά μηχανορράφος.</w:t>
      </w:r>
    </w:p>
    <w:p w:rsidR="00237EBA" w:rsidRDefault="00237EBA" w:rsidP="006554D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Από πού νάχει δηλαδή αυτή τη σύνεση ώστε να καταλάβει</w:t>
      </w:r>
    </w:p>
    <w:p w:rsidR="00237EBA" w:rsidRDefault="00237EBA" w:rsidP="006554D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την αξία της αγνότητας;</w:t>
      </w:r>
    </w:p>
    <w:p w:rsidR="00237EBA" w:rsidRDefault="00237EBA" w:rsidP="006554D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 ανόητος, αν είχεν εξυπνάδα, θα ανακάλυπτε το τέχνασμα.</w:t>
      </w:r>
    </w:p>
    <w:p w:rsidR="00237EBA" w:rsidRDefault="00237EBA" w:rsidP="006554D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Άμυαλος έγινες κριτής. Του Ιωσήφ</w:t>
      </w:r>
    </w:p>
    <w:p w:rsidR="00237EBA" w:rsidRDefault="00237EBA" w:rsidP="006554D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μάρτυρας είναι το πουκάμισο. Πού είναι λοιπόν;</w:t>
      </w:r>
    </w:p>
    <w:p w:rsidR="00237EBA" w:rsidRDefault="00237EBA" w:rsidP="006554D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Ψάξε κι απόδειξε αν είναι αξιόπιστη.</w:t>
      </w:r>
    </w:p>
    <w:p w:rsidR="00237EBA" w:rsidRDefault="00237EBA" w:rsidP="006554D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Αν του ξέφυγε, πώς βαστάει τα ρούχα του;</w:t>
      </w:r>
    </w:p>
    <w:p w:rsidR="00237EBA" w:rsidRDefault="00237EBA" w:rsidP="006554D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πώς αδικείς νομίζεις τον ελεύθερο δούλο,</w:t>
      </w:r>
    </w:p>
    <w:p w:rsidR="00237EBA" w:rsidRDefault="00237EBA" w:rsidP="006554D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μα θα τον δεις να λάμπει σαν φως και να βροντοφωνάζει:</w:t>
      </w:r>
    </w:p>
    <w:p w:rsidR="00237EBA" w:rsidRDefault="00237EBA" w:rsidP="006554D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είναι ο Σωτήρας μας».</w:t>
      </w:r>
    </w:p>
    <w:p w:rsidR="00237EBA" w:rsidRDefault="00237EBA" w:rsidP="006554D4">
      <w:pPr>
        <w:rPr>
          <w:rFonts w:ascii="Tahoma" w:hAnsi="Tahoma" w:cs="Tahoma"/>
          <w:color w:val="000000"/>
        </w:rPr>
      </w:pPr>
    </w:p>
    <w:p w:rsidR="00237EBA" w:rsidRDefault="00237EBA" w:rsidP="006554D4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ιε’</w:t>
      </w:r>
      <w:r>
        <w:rPr>
          <w:rFonts w:ascii="Tahoma" w:hAnsi="Tahoma" w:cs="Tahoma"/>
          <w:color w:val="000000"/>
        </w:rPr>
        <w:tab/>
        <w:t>Στο δεσμωτήριο κατοικεί ο έντιμος απόγονος, επειδή δεν ασέβησε.</w:t>
      </w:r>
    </w:p>
    <w:p w:rsidR="00237EBA" w:rsidRDefault="00237EBA" w:rsidP="006554D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γίνεται ξενοδόχος</w:t>
      </w:r>
    </w:p>
    <w:p w:rsidR="00237EBA" w:rsidRDefault="00237EBA" w:rsidP="006554D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μιμούμενος στη φυλακή τον γενάρχη Αβραάμ.</w:t>
      </w:r>
    </w:p>
    <w:p w:rsidR="00237EBA" w:rsidRDefault="00237EBA" w:rsidP="006554D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Ως σοφός εθαυμάσθη με ονείρου εξήγηση. </w:t>
      </w:r>
    </w:p>
    <w:p w:rsidR="00237EBA" w:rsidRDefault="00237EBA" w:rsidP="006554D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Τον ένα στο αξίωμα επαναφέροντας</w:t>
      </w:r>
    </w:p>
    <w:p w:rsidR="00237EBA" w:rsidRDefault="00237EBA" w:rsidP="006554D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τον άλλο στους νεκρούς κατεβάζοντας με τις ερμηνείες.</w:t>
      </w:r>
    </w:p>
    <w:p w:rsidR="00237EBA" w:rsidRDefault="00237EBA" w:rsidP="006554D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προφήτης εφάνηκε στου βασιλιά τους δυο υπηρέτες.</w:t>
      </w:r>
    </w:p>
    <w:p w:rsidR="00237EBA" w:rsidRDefault="00237EBA" w:rsidP="006554D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άνετα στη φυλακή με την υπομονή επέρναγε.</w:t>
      </w:r>
    </w:p>
    <w:p w:rsidR="00237EBA" w:rsidRDefault="00237EBA" w:rsidP="006554D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στ’ αλήθεια η ρίζα βασανίζεται της βασιλικής πορφύρας,</w:t>
      </w:r>
    </w:p>
    <w:p w:rsidR="00237EBA" w:rsidRDefault="00237EBA" w:rsidP="006554D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που έλαμψε εν καιρώ σαν ήλιος στον κράζοντα:</w:t>
      </w:r>
    </w:p>
    <w:p w:rsidR="00237EBA" w:rsidRDefault="00237EBA" w:rsidP="001210F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είναι ο Σωτήρας μας».</w:t>
      </w:r>
    </w:p>
    <w:p w:rsidR="00237EBA" w:rsidRDefault="00237EBA" w:rsidP="006554D4">
      <w:pPr>
        <w:rPr>
          <w:rFonts w:ascii="Tahoma" w:hAnsi="Tahoma" w:cs="Tahoma"/>
          <w:color w:val="000000"/>
        </w:rPr>
      </w:pPr>
    </w:p>
    <w:p w:rsidR="00237EBA" w:rsidRDefault="00237EBA" w:rsidP="006554D4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ις’</w:t>
      </w:r>
      <w:r>
        <w:rPr>
          <w:rFonts w:ascii="Tahoma" w:hAnsi="Tahoma" w:cs="Tahoma"/>
          <w:color w:val="000000"/>
        </w:rPr>
        <w:tab/>
        <w:t>Όνειρο δυσάρεστον είδεν ο Φαραώ κι έστειλε κι εκάλεσε σοφούς</w:t>
      </w:r>
    </w:p>
    <w:p w:rsidR="00237EBA" w:rsidRDefault="00237EBA" w:rsidP="001210F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τους λέγει: «Είδα στ’ όνειρο εφτά παχειά κι ωραία βόδια</w:t>
      </w:r>
    </w:p>
    <w:p w:rsidR="00237EBA" w:rsidRDefault="00237EBA" w:rsidP="001210F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κι άλλα εφτά ισχνά κι αδύνατα κι έτρωγαν</w:t>
      </w:r>
    </w:p>
    <w:p w:rsidR="00237EBA" w:rsidRDefault="00237EBA" w:rsidP="001210F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τα καλοθρεμμένα. Είδα ακόμη</w:t>
      </w:r>
    </w:p>
    <w:p w:rsidR="00237EBA" w:rsidRDefault="00237EBA" w:rsidP="001210F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εφτά στάχυα ώριμα πάρα πολύ</w:t>
      </w:r>
    </w:p>
    <w:p w:rsidR="00237EBA" w:rsidRDefault="00237EBA" w:rsidP="001210F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κι άλλα εφτά καψαλισμένα από αγέρι καυτερό.</w:t>
      </w:r>
    </w:p>
    <w:p w:rsidR="00237EBA" w:rsidRDefault="00237EBA" w:rsidP="001210F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Κι ακόμη πως τα μεγάλα απ’ τα μικρά φαγώθηκαν».</w:t>
      </w:r>
    </w:p>
    <w:p w:rsidR="00237EBA" w:rsidRDefault="00237EBA" w:rsidP="001210F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Κι ενώ αδυνατούσαν όλοι το όνειρο να εξηγήσουν,</w:t>
      </w:r>
    </w:p>
    <w:p w:rsidR="00237EBA" w:rsidRDefault="00237EBA" w:rsidP="001210F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 Ιωσήφ έδωκε λύση κι έλαβε στεφάνι νίκης και βροντοφώναξε:</w:t>
      </w:r>
    </w:p>
    <w:p w:rsidR="00237EBA" w:rsidRDefault="00237EBA" w:rsidP="001F7D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είναι ο Σωτήρας μας».</w:t>
      </w:r>
    </w:p>
    <w:p w:rsidR="00237EBA" w:rsidRDefault="00237EBA" w:rsidP="001F7D50">
      <w:pPr>
        <w:rPr>
          <w:rFonts w:ascii="Tahoma" w:hAnsi="Tahoma" w:cs="Tahoma"/>
          <w:color w:val="000000"/>
        </w:rPr>
      </w:pPr>
    </w:p>
    <w:p w:rsidR="00237EBA" w:rsidRDefault="00237EBA" w:rsidP="001F7D50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ιζ’</w:t>
      </w:r>
      <w:r>
        <w:rPr>
          <w:rFonts w:ascii="Tahoma" w:hAnsi="Tahoma" w:cs="Tahoma"/>
          <w:color w:val="000000"/>
        </w:rPr>
        <w:tab/>
        <w:t xml:space="preserve"> Ρητόρων ανώτερος εφάνη ο νεώτερος και επικράτησε στην Αίγυπτο.</w:t>
      </w:r>
    </w:p>
    <w:p w:rsidR="00237EBA" w:rsidRDefault="00237EBA" w:rsidP="001F7D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Κι ήταν δυνατό να βλέπει κανείς βασιλιά να οικονομεί πατρικά το λαό</w:t>
      </w:r>
    </w:p>
    <w:p w:rsidR="00237EBA" w:rsidRDefault="00237EBA" w:rsidP="001F7D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σαν παιδιά του.</w:t>
      </w:r>
    </w:p>
    <w:p w:rsidR="00237EBA" w:rsidRDefault="00237EBA" w:rsidP="001F7D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Και συγκέντρωνε τροφές στις αποθήκες, περισσότερες </w:t>
      </w:r>
    </w:p>
    <w:p w:rsidR="00237EBA" w:rsidRDefault="00237EBA" w:rsidP="001F7D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κι από την άμμο της θάλασσας</w:t>
      </w:r>
    </w:p>
    <w:p w:rsidR="00237EBA" w:rsidRDefault="00237EBA" w:rsidP="001F7D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και τροφοδότης έγινε κάθε υπάρξεως. </w:t>
      </w:r>
    </w:p>
    <w:p w:rsidR="00237EBA" w:rsidRDefault="00237EBA" w:rsidP="001F7D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Έπειτα έπεσε πείνα στων Χαναναίων τη χώρα</w:t>
      </w:r>
    </w:p>
    <w:p w:rsidR="00237EBA" w:rsidRDefault="00237EBA" w:rsidP="001F7D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στέλνει τους δέκα γιούς ο Ιακώβ,</w:t>
      </w:r>
    </w:p>
    <w:p w:rsidR="00237EBA" w:rsidRDefault="00237EBA" w:rsidP="001F7D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λέγοντας: «Πηγαίνετε στην Αίγυπτο, παιδιά μου.</w:t>
      </w:r>
    </w:p>
    <w:p w:rsidR="00237EBA" w:rsidRDefault="00237EBA" w:rsidP="001F7D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Μαθαίνω πως υπάρχει σιτοδότης και τροφέας των πεινασμένων.</w:t>
      </w:r>
    </w:p>
    <w:p w:rsidR="00237EBA" w:rsidRDefault="00237EBA" w:rsidP="001F7D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Αν βρείτε και τον αδερφό σας να κραυγάσετε:</w:t>
      </w:r>
    </w:p>
    <w:p w:rsidR="00237EBA" w:rsidRDefault="00237EBA" w:rsidP="001F7D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¨Μέγας  μόνος Κύριος είναι ο Σωτήρας μας¨».</w:t>
      </w:r>
    </w:p>
    <w:p w:rsidR="00237EBA" w:rsidRDefault="00237EBA" w:rsidP="001F7D50">
      <w:pPr>
        <w:rPr>
          <w:rFonts w:ascii="Tahoma" w:hAnsi="Tahoma" w:cs="Tahoma"/>
          <w:color w:val="000000"/>
        </w:rPr>
      </w:pPr>
    </w:p>
    <w:p w:rsidR="00237EBA" w:rsidRDefault="00237EBA" w:rsidP="001F7D50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ιη’</w:t>
      </w:r>
      <w:r>
        <w:rPr>
          <w:rFonts w:ascii="Tahoma" w:hAnsi="Tahoma" w:cs="Tahoma"/>
          <w:color w:val="000000"/>
        </w:rPr>
        <w:tab/>
        <w:t>Επήγαιναν γρήγορα τροφή για να βρούνε και στην Αίγυπτο έφθασαν</w:t>
      </w:r>
    </w:p>
    <w:p w:rsidR="00237EBA" w:rsidRDefault="00237EBA" w:rsidP="001F7D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προσκυνούν τον πουλημένο.</w:t>
      </w:r>
    </w:p>
    <w:p w:rsidR="00237EBA" w:rsidRDefault="00237EBA" w:rsidP="001F7D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Εκεί επαλήθεψε των δεματιών το όνειρο.</w:t>
      </w:r>
    </w:p>
    <w:p w:rsidR="00237EBA" w:rsidRDefault="00237EBA" w:rsidP="001F7D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Κι ο Ιωσήφ τους αναγνώρισε, μα οι δέκα </w:t>
      </w:r>
    </w:p>
    <w:p w:rsidR="00237EBA" w:rsidRDefault="00237EBA" w:rsidP="001F7D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δεν κατάλαβαν ποιος ήταν. Γι’ αυτό, ακολούθως,</w:t>
      </w:r>
    </w:p>
    <w:p w:rsidR="00237EBA" w:rsidRDefault="00237EBA" w:rsidP="001F7D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προετοιμάζοντας την αναγνώριση λέγει ο άνακτας:</w:t>
      </w:r>
    </w:p>
    <w:p w:rsidR="00237EBA" w:rsidRDefault="00237EBA" w:rsidP="001F7D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«Κατάσκοποι είναι οι άνθρωποι τούτοι».</w:t>
      </w:r>
    </w:p>
    <w:p w:rsidR="00237EBA" w:rsidRDefault="00237EBA" w:rsidP="001F7D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Κι αμέσως να τους φυλακίσουν διάταξε.</w:t>
      </w:r>
    </w:p>
    <w:p w:rsidR="00237EBA" w:rsidRDefault="00237EBA" w:rsidP="001F7D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βρήκαν βασιλιά και τροφοδότη αυτόν</w:t>
      </w:r>
    </w:p>
    <w:p w:rsidR="00237EBA" w:rsidRDefault="00237EBA" w:rsidP="001F7D50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που από φθόνο αυτοί πούλησαν και δυνατά εφώναζαν: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είναι ο Σωτήρας μας».</w:t>
      </w:r>
    </w:p>
    <w:p w:rsidR="00237EBA" w:rsidRDefault="00237EBA" w:rsidP="001F7D50">
      <w:pPr>
        <w:rPr>
          <w:rFonts w:ascii="Tahoma" w:hAnsi="Tahoma" w:cs="Tahoma"/>
          <w:color w:val="000000"/>
        </w:rPr>
      </w:pPr>
    </w:p>
    <w:p w:rsidR="00237EBA" w:rsidRDefault="00237EBA" w:rsidP="001F7D50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ιθ’</w:t>
      </w:r>
      <w:r>
        <w:rPr>
          <w:rFonts w:ascii="Tahoma" w:hAnsi="Tahoma" w:cs="Tahoma"/>
          <w:color w:val="000000"/>
        </w:rPr>
        <w:tab/>
        <w:t>«Εξιστοράτε τα δικά σας. Στο βασιλιά μην πείτε ψέματα»,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 άνακτας επρότρεψε,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«τις καρδιές σας εγνώρισα. Κανένας σας δεν μου ξεφεύγει. 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Σας καλοξέρω».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Εκείνοι απάντησαν: «Έχομε ένα πατέρα, δούλο σου.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Δώδεκα είμαστε αδέρφια. 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 ένας μας επέθανε. Στον αφέντη εσένα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αλήθεια θα πούμε σε όσα σου εκφράζουμε.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μικρότερος όλων μας υπάρχει ο Βενιαμίν,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παρηγοριά του σπιτιού μας,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κι εμείς για σιτάρι ήρθαμε και λέμε δυνατά: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¨Μέγας μόνος Κύριος είναι ο Σωτήρας μας¨».</w:t>
      </w:r>
    </w:p>
    <w:p w:rsidR="00237EBA" w:rsidRDefault="00237EBA" w:rsidP="001B3C4A">
      <w:pPr>
        <w:rPr>
          <w:rFonts w:ascii="Tahoma" w:hAnsi="Tahoma" w:cs="Tahoma"/>
          <w:color w:val="000000"/>
        </w:rPr>
      </w:pPr>
    </w:p>
    <w:p w:rsidR="00237EBA" w:rsidRDefault="00237EBA" w:rsidP="001B3C4A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κ’</w:t>
      </w:r>
      <w:r>
        <w:rPr>
          <w:rFonts w:ascii="Tahoma" w:hAnsi="Tahoma" w:cs="Tahoma"/>
          <w:color w:val="000000"/>
        </w:rPr>
        <w:tab/>
        <w:t>«Εσείς, γι’ αυτά που λέτε, αν θέλετε να με πείσετε, αυτό που λέω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να κάμετε.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Δεν υποχωρώ σαν βασιλιάς, αλλά μιλώ σαν αδερφός σε αδερφούς. 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Να πάρετε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όλοι σας σιτάρι, έναν όμως ν’ αφήσετε πίσω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κι οι άλλοι να φύγετε χαρούμενοι.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να φέρετε σε μένα τον μικρό αδερφό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θα καταλάβω πως δεν έχετε δόλο».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Κι έλαβε, στη συνέχεια, απ’ αυτούς τον Συμεών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τον έδεσε μπροστά σε όλους˙ και οι υπόλοιποι καθώς είδαν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θυμήθηκαν όσα έπραξαν κάποτε και έκραξαν: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είναι ο Σωτήρας μας».</w:t>
      </w:r>
    </w:p>
    <w:p w:rsidR="00237EBA" w:rsidRDefault="00237EBA" w:rsidP="001B3C4A">
      <w:pPr>
        <w:rPr>
          <w:rFonts w:ascii="Tahoma" w:hAnsi="Tahoma" w:cs="Tahoma"/>
          <w:color w:val="000000"/>
        </w:rPr>
      </w:pPr>
    </w:p>
    <w:p w:rsidR="00237EBA" w:rsidRDefault="00237EBA" w:rsidP="001B3C4A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κα’</w:t>
      </w:r>
      <w:r>
        <w:rPr>
          <w:rFonts w:ascii="Tahoma" w:hAnsi="Tahoma" w:cs="Tahoma"/>
          <w:color w:val="000000"/>
        </w:rPr>
        <w:tab/>
        <w:t>Απάνθρωπος τους φάνηκε του βασιλιά ο τρόπος και έκλαψαν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καθώς για αδερφό ταιριάζει.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Κι έφθασαν στον πατέρα και του είπαν λυπημένοι: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«Είθε να χαίρεσαι πατέρα».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καθώς είδ’ ο αγιασμένος εννέα κι όχι δέκα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Εκόντεψε να πεθάνει και τους λέει: «Πούναι ο Συμεών;»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Του απαντούσαν τα παιδιά: «Πατέρα, μην αναστενάζεις,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άκουσε τα λόγια μας υπομονετικά».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«Ούτε τα δικά σας λόγια», λέει, «ούτε το σιτάρι χρειάζομαι.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 δικό μου τέκνον θέλω. Μήπως  και πάλι πουκάμισο</w:t>
      </w:r>
    </w:p>
    <w:p w:rsidR="00237EBA" w:rsidRDefault="00237EBA" w:rsidP="001B3C4A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εσύ, Ρουβείμ, μου φέρνεις; Πρόσεξέ με που φωνάζω:</w:t>
      </w:r>
    </w:p>
    <w:p w:rsidR="00237EBA" w:rsidRDefault="00237EBA" w:rsidP="009F159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¨Μέγας μόνος Κύριος είναι ο Σωτήρας μας¨».</w:t>
      </w:r>
    </w:p>
    <w:p w:rsidR="00237EBA" w:rsidRDefault="00237EBA" w:rsidP="009F1596">
      <w:pPr>
        <w:rPr>
          <w:rFonts w:ascii="Tahoma" w:hAnsi="Tahoma" w:cs="Tahoma"/>
          <w:color w:val="000000"/>
        </w:rPr>
      </w:pPr>
    </w:p>
    <w:p w:rsidR="00237EBA" w:rsidRDefault="00237EBA" w:rsidP="009F1596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κβ’</w:t>
      </w:r>
      <w:r>
        <w:rPr>
          <w:rFonts w:ascii="Tahoma" w:hAnsi="Tahoma" w:cs="Tahoma"/>
          <w:color w:val="000000"/>
        </w:rPr>
        <w:tab/>
        <w:t>«Σε παραλύουν τα προβλήματα, σε νικάνε τα δάκρυα</w:t>
      </w:r>
    </w:p>
    <w:p w:rsidR="00237EBA" w:rsidRDefault="00237EBA" w:rsidP="009F159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ενώ θάπρεπε να χαίρεσαι.</w:t>
      </w:r>
    </w:p>
    <w:p w:rsidR="00237EBA" w:rsidRDefault="00237EBA" w:rsidP="009F159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Καθώς φέραμε σιτάρι δηλαδή, θα σου φέρουμε,</w:t>
      </w:r>
    </w:p>
    <w:p w:rsidR="00237EBA" w:rsidRDefault="00237EBA" w:rsidP="009F159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Πατέρα», λένε, «και τον Συμεών.</w:t>
      </w:r>
    </w:p>
    <w:p w:rsidR="00237EBA" w:rsidRDefault="00237EBA" w:rsidP="009F159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Μην τρέμεις, μην κλαις, ο Συμεών δεν πέθανε˙</w:t>
      </w:r>
    </w:p>
    <w:p w:rsidR="00237EBA" w:rsidRDefault="00237EBA" w:rsidP="009F159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γιατί βαρυθυμείς προτού εσύ ν’ ακούσεις; </w:t>
      </w:r>
    </w:p>
    <w:p w:rsidR="00237EBA" w:rsidRDefault="00237EBA" w:rsidP="009F159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Καθώς ο βασιλιάς της Αιγύπτου μας είδε,</w:t>
      </w:r>
    </w:p>
    <w:p w:rsidR="00237EBA" w:rsidRDefault="00237EBA" w:rsidP="009F159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κατασκόπους ενόμισε της χώρας του πως βλέπει,</w:t>
      </w:r>
    </w:p>
    <w:p w:rsidR="00237EBA" w:rsidRDefault="00237EBA" w:rsidP="009F159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μας έστειλεν όλους στη φυλακή για τρεις ημέρες</w:t>
      </w:r>
    </w:p>
    <w:p w:rsidR="00237EBA" w:rsidRDefault="00237EBA" w:rsidP="009F159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κι όταν μας έβγαλε περιποίηση μας πρόσφερε</w:t>
      </w:r>
    </w:p>
    <w:p w:rsidR="00237EBA" w:rsidRDefault="00237EBA" w:rsidP="009F159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για την μεταβολή του λέμε με δυνατή φωνή:</w:t>
      </w:r>
    </w:p>
    <w:p w:rsidR="00237EBA" w:rsidRDefault="00237EBA" w:rsidP="009F159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¨Μέγας μόνος Κύριος είναι ο Σωτήρας μας¨.</w:t>
      </w:r>
    </w:p>
    <w:p w:rsidR="00237EBA" w:rsidRDefault="00237EBA" w:rsidP="009F1596">
      <w:pPr>
        <w:rPr>
          <w:rFonts w:ascii="Tahoma" w:hAnsi="Tahoma" w:cs="Tahoma"/>
          <w:color w:val="000000"/>
        </w:rPr>
      </w:pPr>
    </w:p>
    <w:p w:rsidR="00237EBA" w:rsidRDefault="00237EBA" w:rsidP="009F1596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κγ’</w:t>
      </w:r>
      <w:r>
        <w:rPr>
          <w:rFonts w:ascii="Tahoma" w:hAnsi="Tahoma" w:cs="Tahoma"/>
          <w:color w:val="000000"/>
        </w:rPr>
        <w:tab/>
        <w:t>Δεν αφήσαμε φεύγοντας υποψία κακή πως κατάσκοποι είμαστε,</w:t>
      </w:r>
    </w:p>
    <w:p w:rsidR="00237EBA" w:rsidRDefault="00237EBA" w:rsidP="009F159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γιατί είπαμε πως έχουμε πατέρα κι αδερφό μας μικρό τον Βενιαμίν.</w:t>
      </w:r>
    </w:p>
    <w:p w:rsidR="00237EBA" w:rsidRDefault="00237EBA" w:rsidP="009F159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διέλυσεν αμέσως ο βασιλιάς την αμφιβολία</w:t>
      </w:r>
    </w:p>
    <w:p w:rsidR="00237EBA" w:rsidRDefault="00237EBA" w:rsidP="009F159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με μια συμφωνία: ¨Να μείνει ένας σας,</w:t>
      </w:r>
    </w:p>
    <w:p w:rsidR="00237EBA" w:rsidRDefault="00237EBA" w:rsidP="009F159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για να πιστέψω, μέχρι νάρθει ο Βενιαμίν¨».</w:t>
      </w:r>
    </w:p>
    <w:p w:rsidR="00237EBA" w:rsidRDefault="00237EBA" w:rsidP="009F159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 Ιακώβ σε τούτα απάντησε κλαίγοντας:</w:t>
      </w:r>
    </w:p>
    <w:p w:rsidR="00237EBA" w:rsidRDefault="00237EBA" w:rsidP="009F159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« Ο Ιωσήφ κι ο Συμεών δεν υπάρχουν. Βενιαμίν, </w:t>
      </w:r>
    </w:p>
    <w:p w:rsidR="00237EBA" w:rsidRDefault="00237EBA" w:rsidP="009F1596">
      <w:pPr>
        <w:ind w:firstLine="720"/>
        <w:rPr>
          <w:rFonts w:ascii="Tahoma" w:hAnsi="Tahoma" w:cs="Tahoma"/>
          <w:color w:val="000000"/>
        </w:rPr>
      </w:pPr>
    </w:p>
    <w:p w:rsidR="00237EBA" w:rsidRDefault="00237EBA" w:rsidP="009F159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εσύ, πηγαίνεις. Για τα παιδιά της Ραχήλ τη θλίψη μου δεν ξέρεις.</w:t>
      </w:r>
    </w:p>
    <w:p w:rsidR="00237EBA" w:rsidRDefault="00237EBA" w:rsidP="009F1596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Τους υπόλοιπους, Ύψιστε, διατήρησε. Είσαι στ’ αλήθεια</w:t>
      </w:r>
    </w:p>
    <w:p w:rsidR="00237EBA" w:rsidRDefault="00237EBA" w:rsidP="007A6FDD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μέγας μόνος Κύριος, ο Σωτήρας μας. </w:t>
      </w:r>
    </w:p>
    <w:p w:rsidR="00237EBA" w:rsidRDefault="00237EBA" w:rsidP="009F1596">
      <w:pPr>
        <w:rPr>
          <w:rFonts w:ascii="Tahoma" w:hAnsi="Tahoma" w:cs="Tahoma"/>
          <w:color w:val="000000"/>
        </w:rPr>
      </w:pPr>
    </w:p>
    <w:p w:rsidR="00237EBA" w:rsidRDefault="00237EBA" w:rsidP="009F1596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κδ’</w:t>
      </w:r>
      <w:r>
        <w:rPr>
          <w:rFonts w:ascii="Tahoma" w:hAnsi="Tahoma" w:cs="Tahoma"/>
          <w:color w:val="000000"/>
        </w:rPr>
        <w:tab/>
        <w:t>Ως παιδιά μου λυπηθείτε με, γιατί εγώ απ’ τη θλίψη</w:t>
      </w:r>
    </w:p>
    <w:p w:rsidR="00237EBA" w:rsidRDefault="00237EBA" w:rsidP="007A6FDD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κατεβαίνω στον Άδη.</w:t>
      </w:r>
    </w:p>
    <w:p w:rsidR="00237EBA" w:rsidRDefault="00237EBA" w:rsidP="007A6FDD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 αμπέλι μου, λοιπόν, λίγο – λίγο να τρυγιέται</w:t>
      </w:r>
    </w:p>
    <w:p w:rsidR="00237EBA" w:rsidRDefault="00237EBA" w:rsidP="007A6FDD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δεν αντέχω να βλέπω.</w:t>
      </w:r>
    </w:p>
    <w:p w:rsidR="00237EBA" w:rsidRDefault="00237EBA" w:rsidP="007A6FDD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Εκεί θάβρω σίγουρα τον Ιωσήφ π’ αγαπώ».</w:t>
      </w:r>
    </w:p>
    <w:p w:rsidR="00237EBA" w:rsidRDefault="00237EBA" w:rsidP="007A6FDD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του λένε τα παιδιά: «Πατέρα, τι αναστενάζεις;</w:t>
      </w:r>
    </w:p>
    <w:p w:rsidR="00237EBA" w:rsidRDefault="00237EBA" w:rsidP="007A6FDD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Δες ποια χαρά ευρήκαμε στους σάκκους μας μέσα, </w:t>
      </w:r>
    </w:p>
    <w:p w:rsidR="00237EBA" w:rsidRDefault="00237EBA" w:rsidP="007A6FDD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του σιταριού το αντίτιμο, και τους θρήνους σταμάτησε».</w:t>
      </w:r>
    </w:p>
    <w:p w:rsidR="00237EBA" w:rsidRDefault="00237EBA" w:rsidP="007A6FDD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«Δυο φορές συμφορά μου», εφώναζε ο Ιακώβ και έλεγε,</w:t>
      </w:r>
    </w:p>
    <w:p w:rsidR="00237EBA" w:rsidRDefault="00237EBA" w:rsidP="007A6FDD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«γι’ αυτό, λοιπόν, μεγαλύτερη ο Συμεών θα λάβει τιμωρία,</w:t>
      </w:r>
    </w:p>
    <w:p w:rsidR="00237EBA" w:rsidRDefault="00237EBA" w:rsidP="007A6FDD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τον οποίον θα σώσει το Χέρι του Φιλάνθρωπου. Υπάρχει στ’ αλήθεια</w:t>
      </w:r>
    </w:p>
    <w:p w:rsidR="00237EBA" w:rsidRDefault="00237EBA" w:rsidP="0049399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μέγας μόνος Κύριος, ο Σωτήρας μας.</w:t>
      </w:r>
    </w:p>
    <w:p w:rsidR="00237EBA" w:rsidRDefault="00237EBA" w:rsidP="0049399F">
      <w:pPr>
        <w:rPr>
          <w:rFonts w:ascii="Tahoma" w:hAnsi="Tahoma" w:cs="Tahoma"/>
          <w:color w:val="000000"/>
        </w:rPr>
      </w:pPr>
    </w:p>
    <w:p w:rsidR="00237EBA" w:rsidRDefault="00237EBA" w:rsidP="0049399F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κε’</w:t>
      </w:r>
      <w:r>
        <w:rPr>
          <w:rFonts w:ascii="Tahoma" w:hAnsi="Tahoma" w:cs="Tahoma"/>
          <w:color w:val="000000"/>
        </w:rPr>
        <w:tab/>
        <w:t xml:space="preserve"> Αναπόφευκτο είναι να στείλω, πρέπει ν’ αποφύγω να μη στείλω.</w:t>
      </w:r>
    </w:p>
    <w:p w:rsidR="00237EBA" w:rsidRDefault="00237EBA" w:rsidP="0049399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Η σκέψη κι η φροντίδα», λέει, «των παιδιών με κάνει να </w:t>
      </w:r>
    </w:p>
    <w:p w:rsidR="00237EBA" w:rsidRDefault="00237EBA" w:rsidP="0049399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αμφιταλαντεύομαι.</w:t>
      </w:r>
    </w:p>
    <w:p w:rsidR="00237EBA" w:rsidRDefault="00237EBA" w:rsidP="0049399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Θρηνώ δηλαδή την αρχή και το τέλος των παιδιών.</w:t>
      </w:r>
    </w:p>
    <w:p w:rsidR="00237EBA" w:rsidRDefault="00237EBA" w:rsidP="0049399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Με πόνο ψυχής πλέον αναχωρώ για τον Άδη. </w:t>
      </w:r>
    </w:p>
    <w:p w:rsidR="00237EBA" w:rsidRDefault="00237EBA" w:rsidP="0049399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Πραγματικά, Βενιαμίν, προπέμποντάς σε,</w:t>
      </w:r>
    </w:p>
    <w:p w:rsidR="00237EBA" w:rsidRDefault="00237EBA" w:rsidP="0049399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 στερνοπούλι μου πια παραδίνω</w:t>
      </w:r>
    </w:p>
    <w:p w:rsidR="00237EBA" w:rsidRDefault="00237EBA" w:rsidP="0049399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για να γίνει ξεκάθαρα τροφή στα θηρία.</w:t>
      </w:r>
    </w:p>
    <w:p w:rsidR="00237EBA" w:rsidRDefault="00237EBA" w:rsidP="0049399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Τώρα έχασα για σένα τις ελπίδες. Ας μη σε κλάψω σαν τον Ιωσήφ.</w:t>
      </w:r>
    </w:p>
    <w:p w:rsidR="00237EBA" w:rsidRDefault="00237EBA" w:rsidP="0049399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Είχα τα δυο μάτια της Ραχήλ, το ζευγάρι των παιδιών. </w:t>
      </w:r>
    </w:p>
    <w:p w:rsidR="00237EBA" w:rsidRDefault="00237EBA" w:rsidP="0049399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Τουλάχιστον, Εύσπλαχνε, το Βενιαμίν χάρισέ μου.</w:t>
      </w:r>
    </w:p>
    <w:p w:rsidR="00237EBA" w:rsidRDefault="00237EBA" w:rsidP="0049399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Εσύ υπάρχεις πράγματι</w:t>
      </w:r>
    </w:p>
    <w:p w:rsidR="00237EBA" w:rsidRDefault="00237EBA" w:rsidP="0049399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μέγας μόνος Κύριος, ο Σωτήρας μας.</w:t>
      </w:r>
    </w:p>
    <w:p w:rsidR="00237EBA" w:rsidRDefault="00237EBA" w:rsidP="0049399F">
      <w:pPr>
        <w:rPr>
          <w:rFonts w:ascii="Tahoma" w:hAnsi="Tahoma" w:cs="Tahoma"/>
          <w:color w:val="000000"/>
        </w:rPr>
      </w:pPr>
    </w:p>
    <w:p w:rsidR="00237EBA" w:rsidRDefault="00237EBA" w:rsidP="0049399F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κς’</w:t>
      </w:r>
      <w:r>
        <w:rPr>
          <w:rFonts w:ascii="Tahoma" w:hAnsi="Tahoma" w:cs="Tahoma"/>
          <w:color w:val="000000"/>
        </w:rPr>
        <w:tab/>
        <w:t>Πήγαινε πια, παιδί μου, με τ’ αδέρφια σου μαζί,</w:t>
      </w:r>
    </w:p>
    <w:p w:rsidR="00237EBA" w:rsidRDefault="00237EBA" w:rsidP="0049399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εσύ της οικογένειας το μέλος το άγουρο»,</w:t>
      </w:r>
    </w:p>
    <w:p w:rsidR="00237EBA" w:rsidRDefault="00237EBA" w:rsidP="0049399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είπε κλαίγοντας ο ασπρομάλλης. «Να σας οδηγήσει ο Θεός</w:t>
      </w:r>
    </w:p>
    <w:p w:rsidR="00237EBA" w:rsidRDefault="00237EBA" w:rsidP="0049399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του Αβραάμ και Ισαάκ</w:t>
      </w:r>
    </w:p>
    <w:p w:rsidR="00237EBA" w:rsidRDefault="00237EBA" w:rsidP="0049399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κι εμένα του πατέρα σας Ιακώβ, τέκνα μου».</w:t>
      </w:r>
    </w:p>
    <w:p w:rsidR="00237EBA" w:rsidRDefault="00237EBA" w:rsidP="0049399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μ’ αυτά αναχώρησαν να βρούνε τροφή</w:t>
      </w:r>
    </w:p>
    <w:p w:rsidR="00237EBA" w:rsidRDefault="00237EBA" w:rsidP="0049399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στην Αίγυπτο πάλι και προσκυνούν</w:t>
      </w:r>
    </w:p>
    <w:p w:rsidR="00237EBA" w:rsidRDefault="00237EBA" w:rsidP="0049399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το βασιλιά με φόβο πεσμένοι κατά γης. </w:t>
      </w:r>
    </w:p>
    <w:p w:rsidR="00237EBA" w:rsidRDefault="00237EBA" w:rsidP="0049399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βλέποντας αυτούς ο Ιωσήφ και τον Βενιαμίν ανάμεσά τους,</w:t>
      </w:r>
    </w:p>
    <w:p w:rsidR="00237EBA" w:rsidRDefault="00237EBA" w:rsidP="0049399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που σύμφωνα με τ’ όνειρο των άστρων τον αριθμό συμπληρώνει,</w:t>
      </w:r>
    </w:p>
    <w:p w:rsidR="00237EBA" w:rsidRDefault="00237EBA" w:rsidP="0049399F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μυστικά ταραγμένος μέσα του προσευχότανε κι έλεγε: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είναι ο Σωτήρας μας».</w:t>
      </w:r>
    </w:p>
    <w:p w:rsidR="00237EBA" w:rsidRDefault="00237EBA" w:rsidP="00321A25">
      <w:pPr>
        <w:rPr>
          <w:rFonts w:ascii="Tahoma" w:hAnsi="Tahoma" w:cs="Tahoma"/>
          <w:color w:val="000000"/>
        </w:rPr>
      </w:pPr>
    </w:p>
    <w:p w:rsidR="00237EBA" w:rsidRDefault="00237EBA" w:rsidP="00321A25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κζ’</w:t>
      </w:r>
      <w:r>
        <w:rPr>
          <w:rFonts w:ascii="Tahoma" w:hAnsi="Tahoma" w:cs="Tahoma"/>
          <w:color w:val="000000"/>
        </w:rPr>
        <w:tab/>
        <w:t>Κατακόκκινος έγινε από σεμνότητα στο πρόσωπο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άβολα αισθάνεται μπροστά τους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κουβεντιάζοντας μέσα του κάνει δικαστήριο η ψυχή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λέγει στο νου: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«Δεν αμάρτησαν τούτοι. Έργον έγινε Θεού.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Αυτοί αιτία έγιναν των αρετών μου.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ποια καύχηση στον άνδρα, που ολόψυχα για το βραβείον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αγωνίζεται,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αν δεν στεφανωθεί επάξια αυτός που νίκησε περίλαμπρα;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Ποιός δεν προσκυνά τέτοια αδερφική ομάδα;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Δάκρυα, σωπάστε. Δεν θέλω ν’ αναγνωρισθώ ακόμα.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Μάτια, γλώσσα, μη με νικήσετε και σιωπηλά προσευχηθείτε: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¨Μέγας μόνος Κύριος είναι ο Σωτήρας μας¨.</w:t>
      </w:r>
    </w:p>
    <w:p w:rsidR="00237EBA" w:rsidRDefault="00237EBA" w:rsidP="004D6167">
      <w:pPr>
        <w:rPr>
          <w:rFonts w:ascii="Tahoma" w:hAnsi="Tahoma" w:cs="Tahoma"/>
          <w:color w:val="000000"/>
        </w:rPr>
      </w:pPr>
    </w:p>
    <w:p w:rsidR="00237EBA" w:rsidRDefault="00237EBA" w:rsidP="004D6167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κη’</w:t>
      </w:r>
      <w:r>
        <w:rPr>
          <w:rFonts w:ascii="Tahoma" w:hAnsi="Tahoma" w:cs="Tahoma"/>
          <w:color w:val="000000"/>
        </w:rPr>
        <w:tab/>
        <w:t>Πώς τώρα» λέει, «νάβρω τρόπο να δω με τα ίδια μου τα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μάτια τον ήλιο του πατέρα;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Όντως αναγνωρίζω το φεγγάρι της μητέρας μου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όμορφα να βρίσκεται στην αυλή την απάνω.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Τ’ άστρα καλύπτουν ως νεφέλη το σπίτι μου.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Θα δώσω το σιτάρι στ’ αδέρφια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και με σιτάρι τώρα τον Βενιαμίν θα πιάσω στ’ αγκίστρι 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βάζοντας σαν δόλωμα το ποτήρι μου στο σάκκο του.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Και με το κλεμμένο πράγμα μου αυτόν π’ αγαπώ θα συλλάβω. 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Αυτά θ΄ αποβούν προς όφελός μου με τέτοια πανούργα αγάπη.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Οι Χανανείς θα φάνε και θα πιούνε και θα βροντοφωνάξουνε: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¨Μέγας μόνος Κύριος είναι ο Σωτήρας μας¨.</w:t>
      </w:r>
    </w:p>
    <w:p w:rsidR="00237EBA" w:rsidRDefault="00237EBA" w:rsidP="004D6167">
      <w:pPr>
        <w:rPr>
          <w:rFonts w:ascii="Tahoma" w:hAnsi="Tahoma" w:cs="Tahoma"/>
          <w:color w:val="000000"/>
        </w:rPr>
      </w:pPr>
    </w:p>
    <w:p w:rsidR="00237EBA" w:rsidRDefault="00237EBA" w:rsidP="004D6167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κθ’</w:t>
      </w:r>
      <w:r>
        <w:rPr>
          <w:rFonts w:ascii="Tahoma" w:hAnsi="Tahoma" w:cs="Tahoma"/>
          <w:color w:val="000000"/>
        </w:rPr>
        <w:tab/>
        <w:t>Λιγάκι εσκέφθηκε και στα έργα προχώρησαν τα κατά διάνοιαν,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κι αυτούς που είπε κατάσκοπους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έβαλε στο τραπέζι να καθήσουν για φαγητό σαν φίλους του.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Και στη διάρκεια του δείπνου τα σχέδια ετοίμαζε 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λέγοντας στο δούλο που εκείνοι δεν πρόσεξαν: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«Αυτών που συντρώγουν μαζί μου γέμισε με σιτάρι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τα σακκιά τους, και μέσα στο σάκκο του μικρού,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που λέγεται Βενιαμίν, βάλε το ποτήρι μου που πίνω,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χωρίς κανένας να σε δει».</w:t>
      </w:r>
    </w:p>
    <w:p w:rsidR="00237EBA" w:rsidRDefault="00237EBA" w:rsidP="004D6167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πράξη κάνοντας τα λόγια έλεγε με δύναμη φωνής:</w:t>
      </w:r>
    </w:p>
    <w:p w:rsidR="00237EBA" w:rsidRDefault="00237EBA" w:rsidP="00187F8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είναι ο Σωτήρας μας».</w:t>
      </w:r>
    </w:p>
    <w:p w:rsidR="00237EBA" w:rsidRDefault="00237EBA" w:rsidP="00187F84">
      <w:pPr>
        <w:rPr>
          <w:rFonts w:ascii="Tahoma" w:hAnsi="Tahoma" w:cs="Tahoma"/>
          <w:color w:val="000000"/>
        </w:rPr>
      </w:pPr>
    </w:p>
    <w:p w:rsidR="00237EBA" w:rsidRDefault="00237EBA" w:rsidP="00187F84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λ’</w:t>
      </w:r>
      <w:r>
        <w:rPr>
          <w:rFonts w:ascii="Tahoma" w:hAnsi="Tahoma" w:cs="Tahoma"/>
          <w:color w:val="000000"/>
        </w:rPr>
        <w:tab/>
        <w:t>Έγινε βρόχι και παγίδα αυτό το πράγμα για το νέο και όχι σίτου αγορά.</w:t>
      </w:r>
    </w:p>
    <w:p w:rsidR="00237EBA" w:rsidRDefault="00237EBA" w:rsidP="00187F8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Μπορούσες δηλαδή αυτόν τον υπηρέτη να τον εκλάβεις</w:t>
      </w:r>
    </w:p>
    <w:p w:rsidR="00237EBA" w:rsidRDefault="00237EBA" w:rsidP="00187F8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για κλουβί στοργής δολώματα γεμάτο</w:t>
      </w:r>
    </w:p>
    <w:p w:rsidR="00237EBA" w:rsidRDefault="00237EBA" w:rsidP="00187F8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όλους να κατηγορεί συνάμα πώς τάχα έκλεψαν</w:t>
      </w:r>
    </w:p>
    <w:p w:rsidR="00237EBA" w:rsidRDefault="00237EBA" w:rsidP="00187F8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αυτόν πόκλεψεν όλους με τρόπο σοφό.</w:t>
      </w:r>
    </w:p>
    <w:p w:rsidR="00237EBA" w:rsidRDefault="00237EBA" w:rsidP="00187F8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Τί συνέβη το λοιπόν; Καθώς τ’ αδέρφια είχαν πάρει το δρόμο</w:t>
      </w:r>
    </w:p>
    <w:p w:rsidR="00237EBA" w:rsidRDefault="00237EBA" w:rsidP="00187F8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της επιστροφής,</w:t>
      </w:r>
    </w:p>
    <w:p w:rsidR="00237EBA" w:rsidRDefault="00237EBA" w:rsidP="00187F8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ήρθε τρεχάτος ένας δούλος και τέτοια τους εβροντοφώναζε:</w:t>
      </w:r>
    </w:p>
    <w:p w:rsidR="00237EBA" w:rsidRDefault="00237EBA" w:rsidP="00187F8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«Κακοποιοί, απατεώνες, κλέφτες θρασείς και δολεροί.</w:t>
      </w:r>
    </w:p>
    <w:p w:rsidR="00237EBA" w:rsidRDefault="00237EBA" w:rsidP="00187F8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Ας ειπεί, ποίος έκλεψε το ποτήρι του άνακτα;</w:t>
      </w:r>
    </w:p>
    <w:p w:rsidR="00237EBA" w:rsidRDefault="00237EBA" w:rsidP="00187F8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Τώρα πια θα πληρώσετε, κι αν ακόμα φωνάξετε:</w:t>
      </w:r>
    </w:p>
    <w:p w:rsidR="00237EBA" w:rsidRDefault="00237EBA" w:rsidP="00187F8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¨Μέγας μόνος Κύριος είναι ο Σωτήρας μας¨».</w:t>
      </w:r>
    </w:p>
    <w:p w:rsidR="00237EBA" w:rsidRDefault="00237EBA" w:rsidP="00187F84">
      <w:pPr>
        <w:rPr>
          <w:rFonts w:ascii="Tahoma" w:hAnsi="Tahoma" w:cs="Tahoma"/>
          <w:color w:val="000000"/>
        </w:rPr>
      </w:pPr>
    </w:p>
    <w:p w:rsidR="00237EBA" w:rsidRDefault="00237EBA" w:rsidP="00187F84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λα’</w:t>
      </w:r>
      <w:r>
        <w:rPr>
          <w:rFonts w:ascii="Tahoma" w:hAnsi="Tahoma" w:cs="Tahoma"/>
          <w:color w:val="000000"/>
        </w:rPr>
        <w:tab/>
        <w:t>Τρομαγμένοι στεκόντουσαν, γιατί πρώτη τους φορά</w:t>
      </w:r>
    </w:p>
    <w:p w:rsidR="00237EBA" w:rsidRDefault="00237EBA" w:rsidP="00187F8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κατηγορήθηκαν αναίτια</w:t>
      </w:r>
    </w:p>
    <w:p w:rsidR="00237EBA" w:rsidRDefault="00237EBA" w:rsidP="00187F8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λέγει ένας τους στο δούλο που τους κατεδίωκε:</w:t>
      </w:r>
    </w:p>
    <w:p w:rsidR="00237EBA" w:rsidRDefault="00237EBA" w:rsidP="00187F8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«Ερεύνησέ μας όπως θέλεις. Όλοι παρόντες είμαστε.</w:t>
      </w:r>
    </w:p>
    <w:p w:rsidR="00237EBA" w:rsidRDefault="00237EBA" w:rsidP="00187F8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Αν βρεις το ποτήρι, το αίμα να χύσεις του κλέφτη</w:t>
      </w:r>
    </w:p>
    <w:p w:rsidR="00237EBA" w:rsidRDefault="00237EBA" w:rsidP="00187F8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και λάβε όλους μας δούλους. </w:t>
      </w:r>
    </w:p>
    <w:p w:rsidR="00237EBA" w:rsidRDefault="00237EBA" w:rsidP="00187F8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ξεφόρτωσε τους σάκκους και έρευνα κάνε».</w:t>
      </w:r>
    </w:p>
    <w:p w:rsidR="00237EBA" w:rsidRDefault="00237EBA" w:rsidP="00187F8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Περιγελούσαν τον άνθρωπο, γιατί το σκοπό αγονούσαν. </w:t>
      </w:r>
    </w:p>
    <w:p w:rsidR="00237EBA" w:rsidRDefault="00237EBA" w:rsidP="00187F8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Έπιασε κι έψαξε στη συνέχεια το σάκκο του Βενιαμίν</w:t>
      </w:r>
    </w:p>
    <w:p w:rsidR="00237EBA" w:rsidRDefault="00237EBA" w:rsidP="00187F8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το ποτήρι βρήκε μέσα και ξεσήκωσε θρηνολόγημα:</w:t>
      </w:r>
    </w:p>
    <w:p w:rsidR="00237EBA" w:rsidRDefault="00237EBA" w:rsidP="00187F84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«Ιακώβ, όλους κλάψε μας και με δύναμη φώναξε: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¨Μέγας μόνος Κύριος είναι ο Σωτήρας μας¨».</w:t>
      </w:r>
    </w:p>
    <w:p w:rsidR="00237EBA" w:rsidRDefault="00237EBA" w:rsidP="00187F84">
      <w:pPr>
        <w:rPr>
          <w:rFonts w:ascii="Tahoma" w:hAnsi="Tahoma" w:cs="Tahoma"/>
          <w:color w:val="000000"/>
        </w:rPr>
      </w:pPr>
    </w:p>
    <w:p w:rsidR="00237EBA" w:rsidRDefault="00237EBA" w:rsidP="00187F84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λβ’</w:t>
      </w:r>
      <w:r>
        <w:rPr>
          <w:rFonts w:ascii="Tahoma" w:hAnsi="Tahoma" w:cs="Tahoma"/>
          <w:color w:val="000000"/>
        </w:rPr>
        <w:tab/>
        <w:t xml:space="preserve"> Όλοι τους στενοχωρημένοι ξαναγύρισαν στην Αίγυπτο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με τα φορτία και το πρόσωπο χτυπούσαν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οι μη κλέψαντες σαν κλέφτες,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τους οποίους σκυθρωπούς καθώς είδεν ο πάνσοφος του επόνεσεν η ψυχή.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Κι ανάμεσα στ’ αδέρφια ήρθε και τα εκαθησύχασε˙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αυτοί απ’ το φόβο σαν αστραπή τον είδανε.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Και προσκυνούν υποταγή προσφέροντάς του της κατηγόριας εξαιτίας. 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βλέποντας ο άνακτας παρόντα τ’ αδέρφια του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ασφαλίζει τις πόρτες και ανοίγει τα νερά˙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ποταμούς με τα μάτια μιμούμενος εφώναζε κι έλεγε: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είναι ο Σωτήρας μας.</w:t>
      </w:r>
    </w:p>
    <w:p w:rsidR="00237EBA" w:rsidRDefault="00237EBA" w:rsidP="009D6785">
      <w:pPr>
        <w:rPr>
          <w:rFonts w:ascii="Tahoma" w:hAnsi="Tahoma" w:cs="Tahoma"/>
          <w:color w:val="000000"/>
        </w:rPr>
      </w:pPr>
    </w:p>
    <w:p w:rsidR="00237EBA" w:rsidRDefault="00237EBA" w:rsidP="009D6785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λγ’</w:t>
      </w:r>
      <w:r>
        <w:rPr>
          <w:rFonts w:ascii="Tahoma" w:hAnsi="Tahoma" w:cs="Tahoma"/>
          <w:color w:val="000000"/>
        </w:rPr>
        <w:tab/>
        <w:t>Τώρα» λέγει, «τί να πω; Να τολμήσω να φανερωθώ;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Ποιός είμαι να δείξω;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Κυματίζουν τα σπλάχνα μου. Η ψυχή μου δε χωράει τη χαρά,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να περιμένει δεν μπορεί την έκβαση.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Δεν αντέχω, νηφάλιος δεν είμαι και μεθυσμένος βρίσκομαι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απ’ αγάπη αδερφική.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Η βραδύτητά μου τους λυπεί».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μη μπορώντας άλλο τη χαρά να βαστάξει ξαφνικά ανοίγεται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σαν μαργαριτάρι παρουσιάζεται και λέει με δυνατή φωνή: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«Εγώ είμ’ αυτός, αδέρφια μου, ο Ιωσήφ.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Τη ντροπή και το φόβο να βγάλετε και να λάβετε δύναμη.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 Θεό να δοξάσουμε λέγοντάς Του ολόψυχα: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¨Μέγας μόνος Κύριος είναι ο Σωτήρας μας¨.</w:t>
      </w:r>
    </w:p>
    <w:p w:rsidR="00237EBA" w:rsidRDefault="00237EBA" w:rsidP="009D6785">
      <w:pPr>
        <w:rPr>
          <w:rFonts w:ascii="Tahoma" w:hAnsi="Tahoma" w:cs="Tahoma"/>
          <w:color w:val="000000"/>
        </w:rPr>
      </w:pPr>
    </w:p>
    <w:p w:rsidR="00237EBA" w:rsidRDefault="00237EBA" w:rsidP="009D6785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λδ’</w:t>
      </w:r>
      <w:r>
        <w:rPr>
          <w:rFonts w:ascii="Tahoma" w:hAnsi="Tahoma" w:cs="Tahoma"/>
          <w:color w:val="000000"/>
        </w:rPr>
        <w:tab/>
        <w:t>Να στεριώσω την αγάπη μου, να φιλήσω τα μάτια σας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καθώς και τα στόματα.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Να χαρώ, να χορέψω, γιατί από τώρα και πέρα, αδέρφια,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βασιλικήν έχετε θέση. 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Εμένα μη ντρέπεσθε και μη με φοβάσθε.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Είμαι ο δεύτερος Άβελ εγώ, ο Ιωσήφ που ζει. 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Μακριά σας ρίχτε την τρομάρα, την κληρονομιά του Κάιν,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πάρτε δρόμο και τον πατέρα μας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φέρτε μου εδώ, για να σκύψει όχι σε μένα, 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αλλά στη βασιλική πορφύρα και σ’ Αυτόν που την έδωκε</w:t>
      </w:r>
    </w:p>
    <w:p w:rsidR="00237EBA" w:rsidRDefault="00237EBA" w:rsidP="009D6785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βλέποντάς με στο πρόσωπο να βροντοφωνάξει:</w:t>
      </w:r>
    </w:p>
    <w:p w:rsidR="00237EBA" w:rsidRDefault="00237EBA" w:rsidP="005C3F13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¨Μέγας μόνος Κύριος είναι ο Σωτήρας μας¨».</w:t>
      </w:r>
    </w:p>
    <w:p w:rsidR="00237EBA" w:rsidRDefault="00237EBA" w:rsidP="005C3F13">
      <w:pPr>
        <w:rPr>
          <w:rFonts w:ascii="Tahoma" w:hAnsi="Tahoma" w:cs="Tahoma"/>
          <w:color w:val="000000"/>
        </w:rPr>
      </w:pPr>
    </w:p>
    <w:p w:rsidR="00237EBA" w:rsidRDefault="00237EBA" w:rsidP="005C3F13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λε’</w:t>
      </w:r>
      <w:r>
        <w:rPr>
          <w:rFonts w:ascii="Tahoma" w:hAnsi="Tahoma" w:cs="Tahoma"/>
          <w:color w:val="000000"/>
        </w:rPr>
        <w:tab/>
        <w:t xml:space="preserve"> Αφού, λοιπόν, στοργικά εφιλήθηκαν,</w:t>
      </w:r>
    </w:p>
    <w:p w:rsidR="00237EBA" w:rsidRDefault="00237EBA" w:rsidP="005C3F13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για την πατρίδα ανεχώρησαν αμέσως.</w:t>
      </w:r>
    </w:p>
    <w:p w:rsidR="00237EBA" w:rsidRDefault="00237EBA" w:rsidP="005C3F13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τούτους αντικρύζοντας ο Γέροντας ξανάνιωσε</w:t>
      </w:r>
    </w:p>
    <w:p w:rsidR="00237EBA" w:rsidRDefault="00237EBA" w:rsidP="005C3F13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καθώς τους γιου του είδε και έτσι βροντοφώναξε:</w:t>
      </w:r>
    </w:p>
    <w:p w:rsidR="00237EBA" w:rsidRDefault="00237EBA" w:rsidP="005C3F13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«Πάντοτε δοξολογώ, Θεέ μου,</w:t>
      </w:r>
    </w:p>
    <w:p w:rsidR="00237EBA" w:rsidRDefault="00237EBA" w:rsidP="005C3F13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Εσένα που καλομεταχειρίζεσαι κι εμένα και τους δικούς μου πάντα».</w:t>
      </w:r>
    </w:p>
    <w:p w:rsidR="00237EBA" w:rsidRDefault="00237EBA" w:rsidP="005C3F13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Κι ο Συμεών του είπε: «Ώ πατέρα,</w:t>
      </w:r>
    </w:p>
    <w:p w:rsidR="00237EBA" w:rsidRDefault="00237EBA" w:rsidP="005C3F13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χαρά σου φέρνω, ετοιμάσου για ταξίδι γρήγορα,</w:t>
      </w:r>
    </w:p>
    <w:p w:rsidR="00237EBA" w:rsidRDefault="00237EBA" w:rsidP="005C3F13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να δεις βασιλιά τον Ιωσήφ και άφησε τη λύπη».</w:t>
      </w:r>
    </w:p>
    <w:p w:rsidR="00237EBA" w:rsidRDefault="00237EBA" w:rsidP="005C3F13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Κι ο Γέροντας τ’ απάντησε: «Με περιγελάς, ώ τέκνον.</w:t>
      </w:r>
    </w:p>
    <w:p w:rsidR="00237EBA" w:rsidRDefault="00237EBA" w:rsidP="005C3F13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Κρύψε τα σφάλματά σου απ’ το Θεό και βροντοφώναξε:</w:t>
      </w:r>
    </w:p>
    <w:p w:rsidR="00237EBA" w:rsidRDefault="00237EBA" w:rsidP="005C3F13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είναι ο Σωτήρας μας¨».</w:t>
      </w:r>
    </w:p>
    <w:p w:rsidR="00237EBA" w:rsidRDefault="00237EBA" w:rsidP="005C3F13">
      <w:pPr>
        <w:rPr>
          <w:rFonts w:ascii="Tahoma" w:hAnsi="Tahoma" w:cs="Tahoma"/>
          <w:color w:val="000000"/>
        </w:rPr>
      </w:pPr>
    </w:p>
    <w:p w:rsidR="00237EBA" w:rsidRDefault="00237EBA" w:rsidP="005C3F13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λς’</w:t>
      </w:r>
      <w:r>
        <w:rPr>
          <w:rFonts w:ascii="Tahoma" w:hAnsi="Tahoma" w:cs="Tahoma"/>
          <w:color w:val="000000"/>
        </w:rPr>
        <w:tab/>
        <w:t>«Μη διστάζεις, πίστευε», φώναξαν τα παιδιά και τα πόδια φιλούσαν</w:t>
      </w:r>
    </w:p>
    <w:p w:rsidR="00237EBA" w:rsidRDefault="00237EBA" w:rsidP="005C3F13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του πατέρα τους και του διηγήθηκαν όσα ειπώθηκαν όλα.</w:t>
      </w:r>
    </w:p>
    <w:p w:rsidR="00237EBA" w:rsidRDefault="00237EBA" w:rsidP="005C3F13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 Ιακώβ</w:t>
      </w:r>
    </w:p>
    <w:p w:rsidR="00237EBA" w:rsidRDefault="00237EBA" w:rsidP="005C3F13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άκουσε και εσηκώθη και σαν βρέφος εσκίρτησε.</w:t>
      </w:r>
    </w:p>
    <w:p w:rsidR="00237EBA" w:rsidRDefault="00237EBA" w:rsidP="005C3F13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ξεπερνώντας τα γεράματά του</w:t>
      </w:r>
    </w:p>
    <w:p w:rsidR="00237EBA" w:rsidRDefault="00237EBA" w:rsidP="005C3F13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έτρεξε καθώς ο Αβραάμ τα νέα</w:t>
      </w:r>
    </w:p>
    <w:p w:rsidR="00237EBA" w:rsidRDefault="00237EBA" w:rsidP="005C3F13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σαν άκουσε του παιδιού του, το πένθος αφήνοντας:</w:t>
      </w:r>
    </w:p>
    <w:p w:rsidR="00237EBA" w:rsidRDefault="00237EBA" w:rsidP="005C3F13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«Ας βγούμε», έλεγε, «από τη νύκτα της ταλαιπωρίας. Κανένας</w:t>
      </w:r>
    </w:p>
    <w:p w:rsidR="00237EBA" w:rsidRDefault="00237EBA" w:rsidP="005C3F13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μην φοβάται, γιατί αυτήν</w:t>
      </w:r>
    </w:p>
    <w:p w:rsidR="00237EBA" w:rsidRDefault="00237EBA" w:rsidP="005C3F13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έδιωξεν ο Κύριος απ’ τα μάτια μας. Όντως υπάρχει </w:t>
      </w:r>
    </w:p>
    <w:p w:rsidR="00237EBA" w:rsidRDefault="00237EBA" w:rsidP="00442B7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μέγας μόνος Κύριος, ο Σωτήρας μας.</w:t>
      </w:r>
    </w:p>
    <w:p w:rsidR="00237EBA" w:rsidRDefault="00237EBA" w:rsidP="00D15A0D">
      <w:pPr>
        <w:rPr>
          <w:rFonts w:ascii="Tahoma" w:hAnsi="Tahoma" w:cs="Tahoma"/>
          <w:color w:val="000000"/>
        </w:rPr>
      </w:pPr>
    </w:p>
    <w:p w:rsidR="00237EBA" w:rsidRDefault="00237EBA" w:rsidP="00D15A0D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λζ’</w:t>
      </w:r>
      <w:r>
        <w:rPr>
          <w:rFonts w:ascii="Tahoma" w:hAnsi="Tahoma" w:cs="Tahoma"/>
          <w:color w:val="000000"/>
        </w:rPr>
        <w:tab/>
        <w:t>Ήρθε πια για μένα ημέρα δωδεκάωρη</w:t>
      </w:r>
    </w:p>
    <w:p w:rsidR="00237EBA" w:rsidRDefault="00237EBA" w:rsidP="00442B7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συμφωνεί στον αριθμό και στο φως με τα παιδιά μου.</w:t>
      </w:r>
    </w:p>
    <w:p w:rsidR="00237EBA" w:rsidRDefault="00237EBA" w:rsidP="00442B7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Του Θεού τα τέλεια έργα να διαλαλώ δεν θα πάψω.</w:t>
      </w:r>
    </w:p>
    <w:p w:rsidR="00237EBA" w:rsidRDefault="00237EBA" w:rsidP="00442B7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Να φεύγει απ’ τους δικούς μου ο φθόνος.</w:t>
      </w:r>
    </w:p>
    <w:p w:rsidR="00237EBA" w:rsidRDefault="00237EBA" w:rsidP="00442B7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Πάνω στην ώρα δηλαδή φωτίζει όλη μέρα</w:t>
      </w:r>
    </w:p>
    <w:p w:rsidR="00237EBA" w:rsidRDefault="00237EBA" w:rsidP="00442B7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ο Θεός μου χάρισε παιδί.</w:t>
      </w:r>
    </w:p>
    <w:p w:rsidR="00237EBA" w:rsidRDefault="00237EBA" w:rsidP="00442B7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Πού είναι η Ραχήλ, να δει το σπλάχνο της</w:t>
      </w:r>
    </w:p>
    <w:p w:rsidR="00237EBA" w:rsidRDefault="00237EBA" w:rsidP="00442B7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 νεκραναστημένο, που ο Πλάστης εσήκωσε</w:t>
      </w:r>
    </w:p>
    <w:p w:rsidR="00237EBA" w:rsidRDefault="00237EBA" w:rsidP="00442B7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ζωντανό εχάρισε, τον Ιωσήφ; Όντως υπάρχει</w:t>
      </w:r>
    </w:p>
    <w:p w:rsidR="00237EBA" w:rsidRDefault="00237EBA" w:rsidP="00442B7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μέγας μόνος Κύριος, ο Σωτήρας μας».</w:t>
      </w:r>
    </w:p>
    <w:p w:rsidR="00237EBA" w:rsidRDefault="00237EBA" w:rsidP="00442B7E">
      <w:pPr>
        <w:rPr>
          <w:rFonts w:ascii="Tahoma" w:hAnsi="Tahoma" w:cs="Tahoma"/>
          <w:color w:val="000000"/>
        </w:rPr>
      </w:pPr>
    </w:p>
    <w:p w:rsidR="00237EBA" w:rsidRDefault="00237EBA" w:rsidP="00442B7E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λη’</w:t>
      </w:r>
      <w:r>
        <w:rPr>
          <w:rFonts w:ascii="Tahoma" w:hAnsi="Tahoma" w:cs="Tahoma"/>
          <w:color w:val="000000"/>
        </w:rPr>
        <w:tab/>
        <w:t>Με τα παιδιά τώρα ο Γέροντας στο δρόμο συναγωνιζότανε</w:t>
      </w:r>
    </w:p>
    <w:p w:rsidR="00237EBA" w:rsidRDefault="00237EBA" w:rsidP="00442B7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για την Αίγυπτο</w:t>
      </w:r>
    </w:p>
    <w:p w:rsidR="00237EBA" w:rsidRDefault="00237EBA" w:rsidP="00442B7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εβάδιζαν και μπορούσες νάβλεπες εκεί</w:t>
      </w:r>
    </w:p>
    <w:p w:rsidR="00237EBA" w:rsidRDefault="00237EBA" w:rsidP="00442B7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πώς μεταξύ τους εσκιρτούσαν</w:t>
      </w:r>
    </w:p>
    <w:p w:rsidR="00237EBA" w:rsidRDefault="00237EBA" w:rsidP="00442B7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μάλωναν. Έσπρωχναν τα κτήνη και προχώραγαν.</w:t>
      </w:r>
    </w:p>
    <w:p w:rsidR="00237EBA" w:rsidRDefault="00237EBA" w:rsidP="00442B7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Μπορούσες και τον Ιακώβ να δεις ακόμα</w:t>
      </w:r>
    </w:p>
    <w:p w:rsidR="00237EBA" w:rsidRDefault="00237EBA" w:rsidP="00442B7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στη μέση του καλοζωσμένον και στήριγμα</w:t>
      </w:r>
    </w:p>
    <w:p w:rsidR="00237EBA" w:rsidRDefault="00237EBA" w:rsidP="00442B7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να κρατάει και με φτερωτή να προχωρεί βιασύνη</w:t>
      </w:r>
    </w:p>
    <w:p w:rsidR="00237EBA" w:rsidRDefault="00237EBA" w:rsidP="00442B7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να ρωτάει τους συνοδοιπόρους του για το μάκρος του</w:t>
      </w:r>
    </w:p>
    <w:p w:rsidR="00237EBA" w:rsidRDefault="00237EBA" w:rsidP="00442B7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δρόμου, να περπατά καμαρωτά</w:t>
      </w:r>
    </w:p>
    <w:p w:rsidR="00237EBA" w:rsidRDefault="00237EBA" w:rsidP="00442B7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πάντα βλέποντας απάνω και βροντοφωνάζοντας:</w:t>
      </w:r>
    </w:p>
    <w:p w:rsidR="00237EBA" w:rsidRDefault="00237EBA" w:rsidP="00442B7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είναι ο Σωτήρας μας».</w:t>
      </w:r>
    </w:p>
    <w:p w:rsidR="00237EBA" w:rsidRDefault="00237EBA" w:rsidP="00442B7E">
      <w:pPr>
        <w:rPr>
          <w:rFonts w:ascii="Tahoma" w:hAnsi="Tahoma" w:cs="Tahoma"/>
          <w:color w:val="000000"/>
        </w:rPr>
      </w:pPr>
    </w:p>
    <w:p w:rsidR="00237EBA" w:rsidRDefault="00237EBA" w:rsidP="00442B7E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λθ’</w:t>
      </w:r>
      <w:r>
        <w:rPr>
          <w:rFonts w:ascii="Tahoma" w:hAnsi="Tahoma" w:cs="Tahoma"/>
          <w:color w:val="000000"/>
        </w:rPr>
        <w:tab/>
        <w:t>Σαν έφθασαν, λοιπόν, στην Αίγυπτο σαν ήλιος έλαμψεν ο άνακτας</w:t>
      </w:r>
    </w:p>
    <w:p w:rsidR="00237EBA" w:rsidRDefault="00237EBA" w:rsidP="00442B7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κι έπεσε στην αγκάλη του πατέρα</w:t>
      </w:r>
    </w:p>
    <w:p w:rsidR="00237EBA" w:rsidRDefault="00237EBA" w:rsidP="00442B7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τον καταφιλούσε κλαίγοντας.</w:t>
      </w:r>
    </w:p>
    <w:p w:rsidR="00237EBA" w:rsidRDefault="00237EBA" w:rsidP="00442B7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«Με δάνεισες», έλεγε, «πατέρα, στο Θεό σου</w:t>
      </w:r>
    </w:p>
    <w:p w:rsidR="00237EBA" w:rsidRDefault="00237EBA" w:rsidP="00442B7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κι εγώ καρποφορώ με τις ευχές σου</w:t>
      </w:r>
    </w:p>
    <w:p w:rsidR="00237EBA" w:rsidRDefault="00237EBA" w:rsidP="00442B7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κι ευρήκες το κεφάλαιο διπλό μαζί με τόκο».</w:t>
      </w:r>
    </w:p>
    <w:p w:rsidR="00237EBA" w:rsidRDefault="00237EBA" w:rsidP="00442B7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δακρυσμένος τ’ απαντά ο Γέροντας:</w:t>
      </w:r>
    </w:p>
    <w:p w:rsidR="00237EBA" w:rsidRDefault="00237EBA" w:rsidP="00442B7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«Από πού μούρθες; Από τη γη ή απ’ τον ουρανό,</w:t>
      </w:r>
    </w:p>
    <w:p w:rsidR="00237EBA" w:rsidRDefault="00237EBA" w:rsidP="00442B7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από τους πεθαμένους ή απ’ τους ζωντανούς; Ποιό θηρίο σε έβγαλε;</w:t>
      </w:r>
    </w:p>
    <w:p w:rsidR="00237EBA" w:rsidRDefault="00237EBA" w:rsidP="00442B7E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Αυτά είναι τα θαύματα του Πλάστη. Υπάρχει όντως</w:t>
      </w:r>
    </w:p>
    <w:p w:rsidR="00237EBA" w:rsidRDefault="00237EBA" w:rsidP="008C3ED9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μέγας μόνος Κύριος, ο Σωτήρας μας».</w:t>
      </w:r>
    </w:p>
    <w:p w:rsidR="00237EBA" w:rsidRDefault="00237EBA" w:rsidP="008C3ED9">
      <w:pPr>
        <w:rPr>
          <w:rFonts w:ascii="Tahoma" w:hAnsi="Tahoma" w:cs="Tahoma"/>
          <w:color w:val="000000"/>
        </w:rPr>
      </w:pPr>
    </w:p>
    <w:p w:rsidR="00237EBA" w:rsidRDefault="00237EBA" w:rsidP="008C3ED9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μ’</w:t>
      </w:r>
      <w:r>
        <w:rPr>
          <w:rFonts w:ascii="Tahoma" w:hAnsi="Tahoma" w:cs="Tahoma"/>
          <w:color w:val="000000"/>
        </w:rPr>
        <w:tab/>
        <w:t>Ας υμνήσουμε ψέλνοντας τον Πλάστη του κόσμου,</w:t>
      </w:r>
    </w:p>
    <w:p w:rsidR="00237EBA" w:rsidRDefault="00237EBA" w:rsidP="008C3ED9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που τέτοια μας παραχωρεί.</w:t>
      </w:r>
    </w:p>
    <w:p w:rsidR="00237EBA" w:rsidRDefault="00237EBA" w:rsidP="008C3ED9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Μας καλομεταχειρίζεται αδιάκοπα όντως με την ευσπλαχνία Του</w:t>
      </w:r>
    </w:p>
    <w:p w:rsidR="00237EBA" w:rsidRDefault="00237EBA" w:rsidP="008C3ED9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κάθε που Τον παρακαλούμε.</w:t>
      </w:r>
    </w:p>
    <w:p w:rsidR="00237EBA" w:rsidRDefault="00237EBA" w:rsidP="008C3ED9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Οι άνθρωποι όλοι τη σωφροσύνη να ποθήσουμε</w:t>
      </w:r>
    </w:p>
    <w:p w:rsidR="00237EBA" w:rsidRDefault="00237EBA" w:rsidP="008C3ED9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τον Ιωσήφ σε όλα να μιμηθούμε προσπαθώντας.</w:t>
      </w:r>
    </w:p>
    <w:p w:rsidR="00237EBA" w:rsidRDefault="00237EBA" w:rsidP="008C3ED9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Η σωφροσύνη θα πούμε τι προσφέρει</w:t>
      </w:r>
    </w:p>
    <w:p w:rsidR="00237EBA" w:rsidRDefault="00237EBA" w:rsidP="008C3ED9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και η ακολασία τι γεννά.</w:t>
      </w:r>
    </w:p>
    <w:p w:rsidR="00237EBA" w:rsidRDefault="00237EBA" w:rsidP="008C3ED9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Η πρώτη προσκαλεί στην αιώνια ζωή</w:t>
      </w:r>
    </w:p>
    <w:p w:rsidR="00237EBA" w:rsidRDefault="00237EBA" w:rsidP="008C3ED9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κι η δεύτερη στην καταδίκη. Μα να την αποφύγουμε</w:t>
      </w:r>
    </w:p>
    <w:p w:rsidR="00237EBA" w:rsidRDefault="00237EBA" w:rsidP="008C3ED9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πάντοτε προσευχόμενοι και βροντοφωνάζοντας:</w:t>
      </w:r>
    </w:p>
    <w:p w:rsidR="00237EBA" w:rsidRDefault="00237EBA" w:rsidP="008C3ED9">
      <w:pPr>
        <w:ind w:firstLine="72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«Μέγας μόνος Κύριος είναι ο Σωτήρας μας».</w:t>
      </w:r>
    </w:p>
    <w:p w:rsidR="00237EBA" w:rsidRDefault="00237EBA" w:rsidP="004A797F">
      <w:pPr>
        <w:ind w:firstLine="720"/>
        <w:jc w:val="right"/>
        <w:rPr>
          <w:rFonts w:ascii="Tahoma" w:hAnsi="Tahoma" w:cs="Tahoma"/>
          <w:color w:val="000000"/>
        </w:rPr>
      </w:pPr>
    </w:p>
    <w:p w:rsidR="00237EBA" w:rsidRDefault="00237EBA" w:rsidP="004A797F">
      <w:pPr>
        <w:ind w:firstLine="720"/>
        <w:jc w:val="right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16 Ιουνίου 1993</w:t>
      </w:r>
    </w:p>
    <w:p w:rsidR="00237EBA" w:rsidRDefault="00237EBA" w:rsidP="004A797F">
      <w:pPr>
        <w:ind w:firstLine="720"/>
        <w:jc w:val="both"/>
        <w:rPr>
          <w:rFonts w:ascii="Tahoma" w:hAnsi="Tahoma" w:cs="Tahoma"/>
          <w:color w:val="000000"/>
        </w:rPr>
      </w:pPr>
    </w:p>
    <w:p w:rsidR="00237EBA" w:rsidRDefault="00237EBA" w:rsidP="004A797F">
      <w:pPr>
        <w:ind w:firstLine="72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ΡΩΜΑΝΟΥ ΜΕΛΩΔΟΥ «ΥΜΝΟΙ»</w:t>
      </w:r>
    </w:p>
    <w:p w:rsidR="00237EBA" w:rsidRDefault="00237EBA" w:rsidP="004A797F">
      <w:pPr>
        <w:ind w:firstLine="72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Μετάφραση Αρχιμανδρίτης </w:t>
      </w:r>
    </w:p>
    <w:p w:rsidR="00237EBA" w:rsidRDefault="00237EBA" w:rsidP="004A797F">
      <w:pPr>
        <w:ind w:firstLine="72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ΑΝΑΝΙΑΣ ΚΟΥΣΤΕΝΗΣ</w:t>
      </w:r>
    </w:p>
    <w:p w:rsidR="00237EBA" w:rsidRDefault="00237EBA" w:rsidP="004A797F">
      <w:pPr>
        <w:ind w:firstLine="72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ΤΟΜΟΣ Γ’</w:t>
      </w:r>
    </w:p>
    <w:p w:rsidR="00237EBA" w:rsidRDefault="00237EBA" w:rsidP="004A797F">
      <w:pPr>
        <w:ind w:firstLine="72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ΕΚΔΟΣΕΙΣ ΑΡΜΟΣ</w:t>
      </w:r>
    </w:p>
    <w:p w:rsidR="00237EBA" w:rsidRDefault="00237EBA" w:rsidP="004A797F">
      <w:pPr>
        <w:ind w:firstLine="72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Από σελ. 774 - 807</w:t>
      </w:r>
    </w:p>
    <w:p w:rsidR="00237EBA" w:rsidRDefault="00237EBA" w:rsidP="00D15A0D">
      <w:pPr>
        <w:rPr>
          <w:rFonts w:ascii="Tahoma" w:hAnsi="Tahoma" w:cs="Tahoma"/>
          <w:color w:val="000000"/>
        </w:rPr>
      </w:pPr>
    </w:p>
    <w:p w:rsidR="00237EBA" w:rsidRDefault="00237EBA" w:rsidP="00D15A0D">
      <w:pPr>
        <w:rPr>
          <w:rFonts w:ascii="Tahoma" w:hAnsi="Tahoma" w:cs="Tahoma"/>
          <w:color w:val="000000"/>
        </w:rPr>
      </w:pPr>
      <w:r w:rsidRPr="003D0198">
        <w:rPr>
          <w:rFonts w:ascii="Tahoma" w:hAnsi="Tahoma" w:cs="Tahoma"/>
          <w:color w:val="000000"/>
        </w:rPr>
        <w:t xml:space="preserve"> </w:t>
      </w:r>
      <w:r>
        <w:rPr>
          <w:rFonts w:ascii="Tahoma" w:hAnsi="Tahoma" w:cs="Tahoma"/>
          <w:color w:val="000000"/>
        </w:rPr>
        <w:t xml:space="preserve">Η/Υ επιμέλεια Σοφίας Μερκούρη. </w:t>
      </w:r>
    </w:p>
    <w:p w:rsidR="00237EBA" w:rsidRPr="003D0198" w:rsidRDefault="00237EBA" w:rsidP="00D15A0D">
      <w:pPr>
        <w:rPr>
          <w:rFonts w:ascii="Tahoma" w:hAnsi="Tahoma" w:cs="Tahoma"/>
          <w:color w:val="000000"/>
        </w:rPr>
      </w:pPr>
    </w:p>
    <w:sectPr w:rsidR="00237EBA" w:rsidRPr="003D0198" w:rsidSect="00AE50B1">
      <w:footerReference w:type="default" r:id="rId6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EBA" w:rsidRDefault="00237EBA" w:rsidP="009C1EA6">
      <w:pPr>
        <w:spacing w:after="0" w:line="240" w:lineRule="auto"/>
      </w:pPr>
      <w:r>
        <w:separator/>
      </w:r>
    </w:p>
  </w:endnote>
  <w:endnote w:type="continuationSeparator" w:id="0">
    <w:p w:rsidR="00237EBA" w:rsidRDefault="00237EBA" w:rsidP="009C1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EBA" w:rsidRDefault="00237EBA">
    <w:pPr>
      <w:pStyle w:val="Footer"/>
      <w:jc w:val="center"/>
    </w:pPr>
    <w:fldSimple w:instr=" PAGE   \* MERGEFORMAT ">
      <w:r>
        <w:rPr>
          <w:noProof/>
        </w:rPr>
        <w:t>38</w:t>
      </w:r>
    </w:fldSimple>
  </w:p>
  <w:p w:rsidR="00237EBA" w:rsidRDefault="00237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EBA" w:rsidRDefault="00237EBA" w:rsidP="009C1EA6">
      <w:pPr>
        <w:spacing w:after="0" w:line="240" w:lineRule="auto"/>
      </w:pPr>
      <w:r>
        <w:separator/>
      </w:r>
    </w:p>
  </w:footnote>
  <w:footnote w:type="continuationSeparator" w:id="0">
    <w:p w:rsidR="00237EBA" w:rsidRDefault="00237EBA" w:rsidP="009C1E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1EA6"/>
    <w:rsid w:val="000818E1"/>
    <w:rsid w:val="000907AC"/>
    <w:rsid w:val="000B3D46"/>
    <w:rsid w:val="00102040"/>
    <w:rsid w:val="001210F5"/>
    <w:rsid w:val="00146F4F"/>
    <w:rsid w:val="00187F84"/>
    <w:rsid w:val="001A4EFE"/>
    <w:rsid w:val="001B3C4A"/>
    <w:rsid w:val="001E336C"/>
    <w:rsid w:val="001F7D50"/>
    <w:rsid w:val="00233366"/>
    <w:rsid w:val="0023410A"/>
    <w:rsid w:val="00237EBA"/>
    <w:rsid w:val="00241750"/>
    <w:rsid w:val="0025040C"/>
    <w:rsid w:val="00257265"/>
    <w:rsid w:val="002714AD"/>
    <w:rsid w:val="00297C34"/>
    <w:rsid w:val="002B2778"/>
    <w:rsid w:val="00321A25"/>
    <w:rsid w:val="003A2B97"/>
    <w:rsid w:val="003D0198"/>
    <w:rsid w:val="0040318A"/>
    <w:rsid w:val="004378CC"/>
    <w:rsid w:val="00442B7E"/>
    <w:rsid w:val="004611CE"/>
    <w:rsid w:val="004866D3"/>
    <w:rsid w:val="0049399F"/>
    <w:rsid w:val="004A797F"/>
    <w:rsid w:val="004B07FB"/>
    <w:rsid w:val="004D6167"/>
    <w:rsid w:val="004F2388"/>
    <w:rsid w:val="004F4626"/>
    <w:rsid w:val="005C3F13"/>
    <w:rsid w:val="005F7267"/>
    <w:rsid w:val="0064655D"/>
    <w:rsid w:val="006554D4"/>
    <w:rsid w:val="006E70CB"/>
    <w:rsid w:val="006F7523"/>
    <w:rsid w:val="00735F08"/>
    <w:rsid w:val="00790088"/>
    <w:rsid w:val="007907CA"/>
    <w:rsid w:val="007A6FDD"/>
    <w:rsid w:val="007C5484"/>
    <w:rsid w:val="0084621C"/>
    <w:rsid w:val="008B0F67"/>
    <w:rsid w:val="008B31E8"/>
    <w:rsid w:val="008C3ED9"/>
    <w:rsid w:val="008C4721"/>
    <w:rsid w:val="009663C6"/>
    <w:rsid w:val="00981EC4"/>
    <w:rsid w:val="009C1EA6"/>
    <w:rsid w:val="009D6785"/>
    <w:rsid w:val="009F1596"/>
    <w:rsid w:val="009F393A"/>
    <w:rsid w:val="009F5720"/>
    <w:rsid w:val="00A6665F"/>
    <w:rsid w:val="00AE2FA1"/>
    <w:rsid w:val="00AE50B1"/>
    <w:rsid w:val="00B571F8"/>
    <w:rsid w:val="00B85D11"/>
    <w:rsid w:val="00BC53EF"/>
    <w:rsid w:val="00C22EEE"/>
    <w:rsid w:val="00CA2F8A"/>
    <w:rsid w:val="00CC301E"/>
    <w:rsid w:val="00D15A0D"/>
    <w:rsid w:val="00ED414B"/>
    <w:rsid w:val="00EE3496"/>
    <w:rsid w:val="00F60625"/>
    <w:rsid w:val="00F645F6"/>
    <w:rsid w:val="00FD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0B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C1EA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C1EA6"/>
  </w:style>
  <w:style w:type="paragraph" w:styleId="Footer">
    <w:name w:val="footer"/>
    <w:basedOn w:val="Normal"/>
    <w:link w:val="FooterChar"/>
    <w:uiPriority w:val="99"/>
    <w:rsid w:val="009C1EA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C1E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432</TotalTime>
  <Pages>38</Pages>
  <Words>6051</Words>
  <Characters>-32766</Characters>
  <Application>Microsoft Office Outlook</Application>
  <DocSecurity>0</DocSecurity>
  <Lines>0</Lines>
  <Paragraphs>0</Paragraphs>
  <ScaleCrop>false</ScaleCrop>
  <Company>x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kotsov</dc:creator>
  <cp:keywords/>
  <dc:description/>
  <cp:lastModifiedBy>x</cp:lastModifiedBy>
  <cp:revision>32</cp:revision>
  <dcterms:created xsi:type="dcterms:W3CDTF">2013-01-07T15:26:00Z</dcterms:created>
  <dcterms:modified xsi:type="dcterms:W3CDTF">2013-01-09T23:32:00Z</dcterms:modified>
</cp:coreProperties>
</file>